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24EF95" w14:textId="44CE5DAE" w:rsidR="005B3363" w:rsidRDefault="005B3363" w:rsidP="005B3363">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106b-e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w:t>
      </w:r>
      <w:r w:rsidR="00D274BA">
        <w:rPr>
          <w:rFonts w:ascii="Arial" w:hAnsi="Arial" w:cs="Arial"/>
          <w:b/>
          <w:bCs/>
        </w:rPr>
        <w:t>10063</w:t>
      </w:r>
    </w:p>
    <w:p w14:paraId="5D07CE17" w14:textId="77777777" w:rsidR="005B3363" w:rsidRPr="00210D4C" w:rsidRDefault="005B3363" w:rsidP="005B3363">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October 11</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19</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02015827" w14:textId="7F2319A4" w:rsidR="00145E5A" w:rsidRDefault="00145E5A" w:rsidP="00311702">
      <w:pPr>
        <w:pStyle w:val="3GPPHeader"/>
      </w:pPr>
    </w:p>
    <w:p w14:paraId="5FB7E722" w14:textId="705EC2B1" w:rsidR="00E90E49" w:rsidRPr="00764EBC" w:rsidRDefault="00E90E49" w:rsidP="00311702">
      <w:pPr>
        <w:pStyle w:val="3GPPHeader"/>
      </w:pPr>
      <w:r w:rsidRPr="00764EBC">
        <w:t>Agenda Item:</w:t>
      </w:r>
      <w:r w:rsidRPr="00764EBC">
        <w:tab/>
      </w:r>
      <w:r w:rsidR="004063E9">
        <w:t>8</w:t>
      </w:r>
      <w:r w:rsidR="00227C83">
        <w:t>.</w:t>
      </w:r>
      <w:r w:rsidR="00A8781E">
        <w:t>15</w:t>
      </w:r>
      <w:r w:rsidR="003A6BA7">
        <w:t>.</w:t>
      </w:r>
      <w:r w:rsidR="00260A59">
        <w:t>1</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35F4A320" w:rsidR="00531215" w:rsidRPr="00764EBC" w:rsidRDefault="003D3C45" w:rsidP="00311702">
      <w:pPr>
        <w:pStyle w:val="3GPPHeader"/>
      </w:pPr>
      <w:r w:rsidRPr="00764EBC">
        <w:t>Title:</w:t>
      </w:r>
      <w:r w:rsidR="00E90E49" w:rsidRPr="00764EBC">
        <w:tab/>
      </w:r>
      <w:r w:rsidR="005B3363">
        <w:t>Discussion o</w:t>
      </w:r>
      <w:r w:rsidR="0017719F">
        <w:t xml:space="preserve">n </w:t>
      </w:r>
      <w:r w:rsidR="00495F3B">
        <w:t>Tim</w:t>
      </w:r>
      <w:r w:rsidR="00F2608D">
        <w:t>e and Frequency Synchronization</w:t>
      </w:r>
      <w:r w:rsidR="00A8781E">
        <w:t xml:space="preserve"> </w:t>
      </w:r>
      <w:r w:rsidR="00227C83">
        <w:t xml:space="preserve">in </w:t>
      </w:r>
      <w:r w:rsidR="00A8781E">
        <w:t xml:space="preserve">IoT </w:t>
      </w:r>
      <w:r w:rsidR="00227C83">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6DFE9D9F" w14:textId="10096BD0" w:rsidR="00260A59" w:rsidRDefault="00260A59" w:rsidP="00260A59">
      <w:pPr>
        <w:jc w:val="both"/>
      </w:pPr>
      <w:r>
        <w:t xml:space="preserve">The study of NB-IoT/eMTC support for NTN was concluded </w:t>
      </w:r>
      <w:r>
        <w:fldChar w:fldCharType="begin"/>
      </w:r>
      <w:r>
        <w:instrText xml:space="preserve"> REF _Ref46861923 \r \h </w:instrText>
      </w:r>
      <w:r>
        <w:fldChar w:fldCharType="separate"/>
      </w:r>
      <w:r w:rsidR="0093006C">
        <w:t>[1]</w:t>
      </w:r>
      <w:r>
        <w:fldChar w:fldCharType="end"/>
      </w:r>
      <w:r>
        <w:t xml:space="preserve">. Several topics were identified for further work in Release 17. This is summarized in the work item descriptions </w:t>
      </w:r>
      <w:r>
        <w:fldChar w:fldCharType="begin"/>
      </w:r>
      <w:r>
        <w:instrText xml:space="preserve"> REF _Ref78287450 \r \h </w:instrText>
      </w:r>
      <w:r>
        <w:fldChar w:fldCharType="separate"/>
      </w:r>
      <w:r w:rsidR="0093006C">
        <w:t>[2]</w:t>
      </w:r>
      <w:r>
        <w:fldChar w:fldCharType="end"/>
      </w:r>
      <w:r>
        <w:t xml:space="preserve">. </w:t>
      </w:r>
    </w:p>
    <w:p w14:paraId="5BF1DD30" w14:textId="77777777" w:rsidR="00260A59" w:rsidRDefault="00260A59" w:rsidP="00260A59">
      <w:pPr>
        <w:jc w:val="both"/>
      </w:pPr>
    </w:p>
    <w:p w14:paraId="68BF6129" w14:textId="05DFC609" w:rsidR="00260A59" w:rsidRDefault="00260A59" w:rsidP="00260A59">
      <w:pPr>
        <w:jc w:val="both"/>
      </w:pPr>
      <w:r>
        <w:t xml:space="preserve">One RAN1 objective of this work item is to specify the time and frequency synchronization enhancement that are not covered by NR NTN. This include long PUSCH and PRACH transmission enhancements, validity timer for UL synchronization, DL synchronization enhancements and GNSS measurements. </w:t>
      </w:r>
    </w:p>
    <w:p w14:paraId="10FF6339" w14:textId="304AB5C2" w:rsidR="00260A59" w:rsidRDefault="00260A59" w:rsidP="00260A59">
      <w:pPr>
        <w:jc w:val="both"/>
        <w:rPr>
          <w:szCs w:val="20"/>
        </w:rPr>
      </w:pPr>
    </w:p>
    <w:p w14:paraId="5073C4C9" w14:textId="5CB82BF3" w:rsidR="005B3363" w:rsidRDefault="005B3363" w:rsidP="005B3363">
      <w:pPr>
        <w:jc w:val="both"/>
      </w:pPr>
      <w:r>
        <w:t xml:space="preserve">In the last RAN1 meeting </w:t>
      </w:r>
      <w:r>
        <w:fldChar w:fldCharType="begin"/>
      </w:r>
      <w:r>
        <w:instrText xml:space="preserve"> REF _Ref78022874 \r \h </w:instrText>
      </w:r>
      <w:r>
        <w:fldChar w:fldCharType="separate"/>
      </w:r>
      <w:r w:rsidR="0093006C">
        <w:t>[3]</w:t>
      </w:r>
      <w:r>
        <w:fldChar w:fldCharType="end"/>
      </w:r>
      <w:r>
        <w:t xml:space="preserve">, </w:t>
      </w:r>
      <w:r>
        <w:fldChar w:fldCharType="begin"/>
      </w:r>
      <w:r>
        <w:instrText xml:space="preserve"> REF _Ref65578963 \r \h </w:instrText>
      </w:r>
      <w:r>
        <w:fldChar w:fldCharType="separate"/>
      </w:r>
      <w:r w:rsidR="0093006C">
        <w:t>[4]</w:t>
      </w:r>
      <w:r>
        <w:fldChar w:fldCharType="end"/>
      </w:r>
      <w:r>
        <w:t>, the enhancements on time and frequency synchronization in IoT over NTN were discussed and the following agreements have been made.</w:t>
      </w:r>
    </w:p>
    <w:p w14:paraId="3D2BB2B6" w14:textId="3FC5CB85" w:rsidR="005B3363" w:rsidRDefault="005B3363" w:rsidP="00260A59">
      <w:pPr>
        <w:jc w:val="both"/>
        <w:rPr>
          <w:szCs w:val="20"/>
        </w:rPr>
      </w:pPr>
    </w:p>
    <w:p w14:paraId="6277D3F6" w14:textId="77777777" w:rsidR="005B3363" w:rsidRPr="005B3363" w:rsidRDefault="005B3363" w:rsidP="005B3363">
      <w:pPr>
        <w:jc w:val="both"/>
        <w:rPr>
          <w:highlight w:val="green"/>
          <w:lang w:eastAsia="x-none"/>
        </w:rPr>
      </w:pPr>
      <w:r w:rsidRPr="005B3363">
        <w:rPr>
          <w:highlight w:val="green"/>
          <w:lang w:eastAsia="x-none"/>
        </w:rPr>
        <w:t>Agreement:</w:t>
      </w:r>
    </w:p>
    <w:p w14:paraId="2A0B5D29" w14:textId="77777777" w:rsidR="005B3363" w:rsidRPr="005B3363" w:rsidRDefault="005B3363" w:rsidP="005B3363">
      <w:pPr>
        <w:snapToGrid w:val="0"/>
        <w:jc w:val="both"/>
        <w:rPr>
          <w:rFonts w:eastAsia="Times New Roman"/>
          <w:bCs/>
          <w:iCs/>
        </w:rPr>
      </w:pPr>
      <w:r w:rsidRPr="005B3363">
        <w:rPr>
          <w:rFonts w:eastAsia="Times New Roman"/>
          <w:bCs/>
          <w:iCs/>
        </w:rPr>
        <w:t>The following agreements from NR NTN are re-used for IoT NTN as working assumption.</w:t>
      </w:r>
    </w:p>
    <w:p w14:paraId="1101AABD" w14:textId="77777777" w:rsidR="005B3363" w:rsidRPr="005B3363" w:rsidRDefault="005B3363" w:rsidP="005A1670">
      <w:pPr>
        <w:pStyle w:val="ListParagraph"/>
        <w:numPr>
          <w:ilvl w:val="0"/>
          <w:numId w:val="13"/>
        </w:numPr>
        <w:jc w:val="both"/>
        <w:rPr>
          <w:rFonts w:ascii="Times New Roman" w:hAnsi="Times New Roman"/>
          <w:bCs/>
          <w:iCs/>
          <w:sz w:val="24"/>
          <w:szCs w:val="24"/>
        </w:rPr>
      </w:pPr>
      <w:r w:rsidRPr="005B3363">
        <w:rPr>
          <w:rFonts w:ascii="Times New Roman" w:hAnsi="Times New Roman"/>
          <w:bCs/>
          <w:iCs/>
          <w:sz w:val="24"/>
          <w:szCs w:val="24"/>
        </w:rPr>
        <w:t>The Doppler shift over the feeder link and any transponder frequency error for both Downlink and Uplink is compensated by the GW and satellite-payload without any specification impacts in Release 17.</w:t>
      </w:r>
    </w:p>
    <w:p w14:paraId="07FFDB06" w14:textId="77777777" w:rsidR="005B3363" w:rsidRPr="005B3363" w:rsidRDefault="005B3363" w:rsidP="005A1670">
      <w:pPr>
        <w:pStyle w:val="ListParagraph"/>
        <w:numPr>
          <w:ilvl w:val="0"/>
          <w:numId w:val="13"/>
        </w:numPr>
        <w:jc w:val="both"/>
        <w:rPr>
          <w:rFonts w:ascii="Times New Roman" w:hAnsi="Times New Roman"/>
          <w:bCs/>
          <w:iCs/>
          <w:sz w:val="24"/>
          <w:szCs w:val="24"/>
        </w:rPr>
      </w:pPr>
      <w:r w:rsidRPr="005B3363">
        <w:rPr>
          <w:rFonts w:ascii="Times New Roman" w:hAnsi="Times New Roman"/>
          <w:bCs/>
          <w:iCs/>
          <w:sz w:val="24"/>
          <w:szCs w:val="24"/>
        </w:rPr>
        <w:t>The orbital propagator model to be used at UE side can be left to implementation</w:t>
      </w:r>
    </w:p>
    <w:p w14:paraId="7D8217CB" w14:textId="77777777" w:rsidR="005B3363" w:rsidRPr="005B3363" w:rsidRDefault="005B3363" w:rsidP="005A1670">
      <w:pPr>
        <w:pStyle w:val="ListParagraph"/>
        <w:numPr>
          <w:ilvl w:val="0"/>
          <w:numId w:val="13"/>
        </w:numPr>
        <w:jc w:val="both"/>
        <w:rPr>
          <w:rFonts w:ascii="Times New Roman" w:hAnsi="Times New Roman"/>
          <w:bCs/>
          <w:iCs/>
          <w:sz w:val="24"/>
          <w:szCs w:val="24"/>
        </w:rPr>
      </w:pPr>
      <w:r w:rsidRPr="005B3363">
        <w:rPr>
          <w:rFonts w:ascii="Times New Roman" w:hAnsi="Times New Roman"/>
          <w:bCs/>
          <w:iCs/>
          <w:sz w:val="24"/>
          <w:szCs w:val="24"/>
        </w:rPr>
        <w:t>Timing Advance formula can be transposed to IoT-NTN with T</w:t>
      </w:r>
      <w:r w:rsidRPr="005B3363">
        <w:rPr>
          <w:rFonts w:ascii="Times New Roman" w:hAnsi="Times New Roman"/>
          <w:bCs/>
          <w:iCs/>
          <w:sz w:val="24"/>
          <w:szCs w:val="24"/>
          <w:vertAlign w:val="subscript"/>
        </w:rPr>
        <w:t>s</w:t>
      </w:r>
      <w:r w:rsidRPr="005B3363">
        <w:rPr>
          <w:rFonts w:ascii="Times New Roman" w:hAnsi="Times New Roman"/>
          <w:bCs/>
          <w:iCs/>
          <w:sz w:val="24"/>
          <w:szCs w:val="24"/>
        </w:rPr>
        <w:t xml:space="preserve"> used instead of T</w:t>
      </w:r>
      <w:r w:rsidRPr="005B3363">
        <w:rPr>
          <w:rFonts w:ascii="Times New Roman" w:hAnsi="Times New Roman"/>
          <w:bCs/>
          <w:iCs/>
          <w:sz w:val="24"/>
          <w:szCs w:val="24"/>
          <w:vertAlign w:val="subscript"/>
        </w:rPr>
        <w:t>c</w:t>
      </w:r>
      <w:r w:rsidRPr="005B3363">
        <w:rPr>
          <w:rFonts w:ascii="Times New Roman" w:hAnsi="Times New Roman"/>
          <w:bCs/>
          <w:iCs/>
          <w:sz w:val="24"/>
          <w:szCs w:val="24"/>
        </w:rPr>
        <w:t xml:space="preserve"> </w:t>
      </w:r>
    </w:p>
    <w:p w14:paraId="02D7C3CE" w14:textId="77777777" w:rsidR="005B3363" w:rsidRPr="005B3363" w:rsidRDefault="005B3363" w:rsidP="005B3363">
      <w:pPr>
        <w:ind w:left="568"/>
        <w:jc w:val="both"/>
        <w:rPr>
          <w:bCs/>
          <w:iCs/>
          <w:color w:val="000000"/>
        </w:rPr>
      </w:pPr>
      <w:r w:rsidRPr="005B3363">
        <w:rPr>
          <w:bCs/>
          <w:iCs/>
          <w:color w:val="000000"/>
        </w:rPr>
        <w:t>The Timing Advance applied by an NR NTN UE in</w:t>
      </w:r>
      <w:r w:rsidRPr="005B3363">
        <w:rPr>
          <w:rStyle w:val="apple-converted-space"/>
          <w:bCs/>
          <w:iCs/>
          <w:color w:val="000000"/>
        </w:rPr>
        <w:t> </w:t>
      </w:r>
      <w:r w:rsidRPr="005B3363">
        <w:rPr>
          <w:bCs/>
          <w:iCs/>
          <w:color w:val="000000"/>
        </w:rPr>
        <w:t>RRC_IDLE/INACTIVE and RRC_CONNECTED</w:t>
      </w:r>
      <w:r w:rsidRPr="005B3363">
        <w:rPr>
          <w:rStyle w:val="apple-converted-space"/>
          <w:bCs/>
          <w:iCs/>
          <w:color w:val="000000"/>
        </w:rPr>
        <w:t> </w:t>
      </w:r>
      <w:r w:rsidRPr="005B3363">
        <w:rPr>
          <w:bCs/>
          <w:iCs/>
          <w:color w:val="000000"/>
        </w:rPr>
        <w:t>is given by:</w:t>
      </w:r>
    </w:p>
    <w:p w14:paraId="2A7F6F75" w14:textId="77777777" w:rsidR="005B3363" w:rsidRPr="005B3363" w:rsidRDefault="00023053" w:rsidP="005B3363">
      <w:pPr>
        <w:ind w:left="568"/>
        <w:jc w:val="both"/>
        <w:rPr>
          <w:bCs/>
          <w:iCs/>
          <w:color w:val="000000"/>
        </w:rPr>
      </w:pPr>
      <w:r>
        <w:rPr>
          <w:bCs/>
          <w:iCs/>
          <w:noProof/>
        </w:rPr>
        <w:pict w14:anchorId="04FBC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alt="" style="width:252pt;height:14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61&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73C45&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7754C&quot;/&gt;&lt;wsp:rsid wsp:val=&quot;00192E48&quot;/&gt;&lt;wsp:rsid wsp:val=&quot;001A5A69&quot;/&gt;&lt;wsp:rsid wsp:val=&quot;001C40D9&quot;/&gt;&lt;wsp:rsid wsp:val=&quot;001D746F&quot;/&gt;&lt;wsp:rsid wsp:val=&quot;001F4B2C&quot;/&gt;&lt;wsp:rsid wsp:val=&quot;00204643&quot;/&gt;&lt;wsp:rsid wsp:val=&quot;00293C36&quot;/&gt;&lt;wsp:rsid wsp:val=&quot;002A1E7D&quot;/&gt;&lt;wsp:rsid wsp:val=&quot;00345EEA&quot;/&gt;&lt;wsp:rsid wsp:val=&quot;003861F7&quot;/&gt;&lt;wsp:rsid wsp:val=&quot;003B2DFF&quot;/&gt;&lt;wsp:rsid wsp:val=&quot;003E7DF2&quot;/&gt;&lt;wsp:rsid wsp:val=&quot;003F30E5&quot;/&gt;&lt;wsp:rsid wsp:val=&quot;00434061&quot;/&gt;&lt;wsp:rsid wsp:val=&quot;00446088&quot;/&gt;&lt;wsp:rsid wsp:val=&quot;00462BD0&quot;/&gt;&lt;wsp:rsid wsp:val=&quot;004828E9&quot;/&gt;&lt;wsp:rsid wsp:val=&quot;004952EA&quot;/&gt;&lt;wsp:rsid wsp:val=&quot;004E40C3&quot;/&gt;&lt;wsp:rsid wsp:val=&quot;005018C8&quot;/&gt;&lt;wsp:rsid wsp:val=&quot;00514701&quot;/&gt;&lt;wsp:rsid wsp:val=&quot;00570536&quot;/&gt;&lt;wsp:rsid wsp:val=&quot;005A5CF3&quot;/&gt;&lt;wsp:rsid wsp:val=&quot;005B5782&quot;/&gt;&lt;wsp:rsid wsp:val=&quot;005D02EF&quot;/&gt;&lt;wsp:rsid wsp:val=&quot;00646379&quot;/&gt;&lt;wsp:rsid wsp:val=&quot;00663643&quot;/&gt;&lt;wsp:rsid wsp:val=&quot;007436B8&quot;/&gt;&lt;wsp:rsid wsp:val=&quot;007616EC&quot;/&gt;&lt;wsp:rsid wsp:val=&quot;007B5261&quot;/&gt;&lt;wsp:rsid wsp:val=&quot;007C3C20&quot;/&gt;&lt;wsp:rsid wsp:val=&quot;007E329A&quot;/&gt;&lt;wsp:rsid wsp:val=&quot;00864FCD&quot;/&gt;&lt;wsp:rsid wsp:val=&quot;008A34F1&quot;/&gt;&lt;wsp:rsid wsp:val=&quot;008E39EC&quot;/&gt;&lt;wsp:rsid wsp:val=&quot;008E4F63&quot;/&gt;&lt;wsp:rsid wsp:val=&quot;008F2776&quot;/&gt;&lt;wsp:rsid wsp:val=&quot;008F7C25&quot;/&gt;&lt;wsp:rsid wsp:val=&quot;00927607&quot;/&gt;&lt;wsp:rsid wsp:val=&quot;0098076F&quot;/&gt;&lt;wsp:rsid wsp:val=&quot;009B64D0&quot;/&gt;&lt;wsp:rsid wsp:val=&quot;00AA1F42&quot;/&gt;&lt;wsp:rsid wsp:val=&quot;00AB3635&quot;/&gt;&lt;wsp:rsid wsp:val=&quot;00B040D2&quot;/&gt;&lt;wsp:rsid wsp:val=&quot;00B06D46&quot;/&gt;&lt;wsp:rsid wsp:val=&quot;00B10EC3&quot;/&gt;&lt;wsp:rsid wsp:val=&quot;00B264E8&quot;/&gt;&lt;wsp:rsid wsp:val=&quot;00B278E2&quot;/&gt;&lt;wsp:rsid wsp:val=&quot;00B640E8&quot;/&gt;&lt;wsp:rsid wsp:val=&quot;00B75DE1&quot;/&gt;&lt;wsp:rsid wsp:val=&quot;00B83F2E&quot;/&gt;&lt;wsp:rsid wsp:val=&quot;00B902B2&quot;/&gt;&lt;wsp:rsid wsp:val=&quot;00BF1F78&quot;/&gt;&lt;wsp:rsid wsp:val=&quot;00C447E1&quot;/&gt;&lt;wsp:rsid wsp:val=&quot;00C86B16&quot;/&gt;&lt;wsp:rsid wsp:val=&quot;00CA3B95&quot;/&gt;&lt;wsp:rsid wsp:val=&quot;00CA4A7A&quot;/&gt;&lt;wsp:rsid wsp:val=&quot;00CC16EC&quot;/&gt;&lt;wsp:rsid wsp:val=&quot;00CD1153&quot;/&gt;&lt;wsp:rsid wsp:val=&quot;00DC1932&quot;/&gt;&lt;wsp:rsid wsp:val=&quot;00DC62EE&quot;/&gt;&lt;wsp:rsid wsp:val=&quot;00E017E4&quot;/&gt;&lt;wsp:rsid wsp:val=&quot;00E467C5&quot;/&gt;&lt;wsp:rsid wsp:val=&quot;00E96E10&quot;/&gt;&lt;wsp:rsid wsp:val=&quot;00EA7990&quot;/&gt;&lt;wsp:rsid wsp:val=&quot;00EC7B40&quot;/&gt;&lt;wsp:rsid wsp:val=&quot;00ED2E01&quot;/&gt;&lt;wsp:rsid wsp:val=&quot;00F079D4&quot;/&gt;&lt;wsp:rsid wsp:val=&quot;00F52B54&quot;/&gt;&lt;wsp:rsid wsp:val=&quot;00F724AE&quot;/&gt;&lt;wsp:rsid wsp:val=&quot;00FB2FD3&quot;/&gt;&lt;wsp:rsid wsp:val=&quot;00FD43E6&quot;/&gt;&lt;wsp:rsid wsp:val=&quot;00FD7A8B&quot;/&gt;&lt;wsp:rsid wsp:val=&quot;00FE5B15&quot;/&gt;&lt;wsp:rsid wsp:val=&quot;00FE6A52&quot;/&gt;&lt;/wsp:rsids&gt;&lt;/w:docPr&gt;&lt;w:body&gt;&lt;wx:sect&gt;&lt;w:p wsp:rsidR=&quot;00000000&quot; wsp:rsidRPr=&quot;0017754C&quot; wsp:rsidRDefault=&quot;0017754C&quot; wsp:rsidP=&quot;0017754C&quot;&gt;&lt;m:oMathPara&gt;&lt;m:oMath&gt;&lt;m:sSub&gt;&lt;m:sSubPr&gt;&lt;m:ctrlPr&gt;&lt;w:rPr&gt;&lt;w:rFonts w:ascii=&quot;Cambria Math&quot; w:fareast=&quot;Calibri&quot; w:h-ansi=&quot;Cambria Math&quot;/&gt;&lt;wx:font wx:val=&quot;Cambria Math&quot;/&gt;&lt;w:b/&gt;&lt;w:b-cs/&gt;&lt;w:i/&gt;&lt;w:sz-cs w:val=&quot;22&quot;/&gt;&lt;w:lang w:fareast=&quot;KO&quot;/&gt;&lt;/w:rPr&gt;&lt;/m:ctrlPr&gt;&lt;/m:sSubPr&gt;&lt;m:e&gt;&lt;m:r&gt;&lt;m:rPr&gt;&lt;m:sty m:val=&quot;bi&quot;/&gt;&lt;/m:rPr&gt;&lt;w:rPr&gt;&lt;w:rFonts w:ascii=&quot;Cambria Math&quot; w:fareast=&quot;Calibri&quot; w:h-ansi=&quot;Cambria Math&quot;/&gt;&lt;wx:font wx:val=&quot;Cambria Math&quot;/&gt;&lt;w:b/&gt;&lt;w:i/&gt;&lt;w:sz-cs w:val=&quot;22&quot;/&gt;&lt;w:lang w:fareast=&quot;KO&quot;/&gt;&lt;/w:rPr&gt;&lt;m:t&gt;T&lt;/m:t&gt;&lt;/m:r&gt;&lt;/m:e&gt;&lt;m:sub&gt;&lt;m:r&gt;&lt;m:rPr&gt;&lt;m:sty m:val=&quot;bi&quot;/&gt;&lt;/m:rPr&gt;&lt;w:rPr&gt;&lt;w:rFonts w:ascii=&quot;Cambria Math&quot; w:fareast=&quot;Calibri&quot; w:h-ansi=&quot;Cambria Math&quot;/&gt;&lt;wx:font wx:val=&quot;Cambria Math&quot;/&gt;&lt;w:b/&gt;&lt;w:i/&gt;&lt;w:sz-cs w:val=&quot;22&quot;/&gt;&lt;w:lang w:fareast=&quot;KO&quot;/&gt;&lt;/w:rPr&gt;&lt;m:t&gt;TA&lt;/m:t&gt;&lt;/m:r&gt;&lt;/m:sub&gt;&lt;/m:sSub&gt;&lt;m:r&gt;&lt;m:rPr&gt;&lt;m:sty m:val=&quot;bi&quot;/&gt;&lt;/m:rPr&gt;&lt;w:rPr&gt;&lt;w:rFonts w:ascii=&quot;Cambria Math&quot; w:fareast=&quot;Calibri&quot; w:h-ansi=&quot;Cambria Math&quot;/&gt;&lt;wx:font wx:val=&quot;Cambria Math&quot;/&gt;&lt;w:b/&gt;&lt;w:i/&gt;&lt;w:sz-cs w:val=&quot;22&quot;/&gt;&lt;w:lang w:val=&quot;EN-US&quot; w:fareast=&quot;KO&quot;/&gt;&lt;/w:rPr&gt;&lt;m:t&gt;=&lt;/m:t&gt;&lt;/m:r&gt;&lt;m:d&gt;&lt;m:dPr&gt;&lt;m:ctrlPr&gt;&lt;w:rPr&gt;&lt;w:rFonts w:ascii=&quot;Cambria Math&quot; w:fareast=&quot;Calibri&quot; w:h-ansi=&quot;Cambria Math&quot;/&gt;&lt;wx:font wx:val=&quot;Cambria Math&quot;/&gt;&lt;w:b/&gt;&lt;w:b-cs/&gt;&lt;w:i/&gt;&lt;w:sz-cs w:val=&quot;22&quot;/&gt;&lt;w:lang w:fareast=&quot;KO&quot;/&gt;&lt;/w:rPr&gt;&lt;/m:ctrlPr&gt;&lt;/m:dPr&gt;&lt;m:e&gt;&lt;m:sSub&gt;&lt;m:sSubPr&gt;&lt;m:ctrlPr&gt;&lt;w:rPr&gt;&lt;w:rFonts w:ascii=&quot;Cambria Math&quot; w:fareast=&quot;Calibri&quot; w:h-ansi=&quot;Cambria Math&quot;/&gt;&lt;wx:font wx:val=&quot;Cambria Math&quot;/&gt;&lt;w:b/&gt;&lt;w:b-cs/&gt;&lt;w:i/&gt;&lt;w:sz-cs w:val=&quot;22&quot;/&gt;&lt;w:lang w:fareast=&quot;KO&quot;/&gt;&lt;/w:rPr&gt;&lt;/m:ctrlPr&gt;&lt;/m:sSubPr&gt;&lt;m:e&gt;&lt;m:r&gt;&lt;m:rPr&gt;&lt;m:sty m:val=&quot;bi&quot;/&gt;&lt;/m:rPr&gt;&lt;w:rPr&gt;&lt;w:rFonts w:ascii=&quot;Cambria Math&quot; w:fareast=&quot;Calibri&quot; w:h-ansi=&quot;Cambria Math&quot;/&gt;&lt;wx:font wx:val=&quot;Cambria Math&quot;/&gt;&lt;w:b/&gt;&lt;w:i/&gt;&lt;w:sz-cs w:val=&quot;22&quot;/&gt;&lt;w:lang w:fareast=&quot;KO&quot;/&gt;&lt;/w:rPr&gt;&lt;m:t&gt;N&lt;/m:t&gt;&lt;/m:r&gt;&lt;/m:e&gt;&lt;m:sub&gt;&lt;m:r&gt;&lt;m:rPr&gt;&lt;m:sty m:val=&quot;bi&quot;/&gt;&lt;/m:rPr&gt;&lt;w:rPr&gt;&lt;w:rFonts w:ascii=&quot;Cambria Math&quot; w:fareast=&quot;Calibri&quot; w:h-ansi=&quot;Cambria Math&quot;/&gt;&lt;wx:font wx:val=&quot;Cambria Math&quot;/&gt;&lt;w:b/&gt;&lt;w:i/&gt;&lt;w:sz-cs w:val=&quot;22&quot;/&gt;&lt;w:lang w:fareast=&quot;KO&quot;/&gt;&lt;/w:rPr&gt;&lt;m:t&gt;TA&lt;/m:t&gt;&lt;/m:r&gt;&lt;/m:sub&gt;&lt;/m:sSub&gt;&lt;m:r&gt;&lt;m:rPr&gt;&lt;m:sty m:val=&quot;bi&quot;/&gt;&lt;/m:rPr&gt;&lt;w:rPr&gt;&lt;w:rFonts w:ascii=&quot;Cambria Math&quot; w:fareast=&quot;Calibri&quot; w:h-ansi=&quot;Cambria Math&quot;/&gt;&lt;wx:font wx:val=&quot;Cambria Math&quot;/&gt;&lt;w:b/&gt;&lt;w:i/&gt;&lt;w:sz-cs w:val=&quot;22&quot;/&gt;&lt;w:lang w:val=&quot;EN-US&quot; w:fareast=&quot;KO&quot;/&gt;&lt;/w:rPr&gt;&lt;m:t&gt;+&lt;/m:t&gt;&lt;/m:r&gt;&lt;m:sSub&gt;&lt;m:sSubPr&gt;&lt;m:ctrlPr&gt;&lt;w:rPr&gt;&lt;w:rFonts w:ascii=&quot;Cambria Math&quot; w:fareast=&quot;Calibri&quot; w:h-ansi=&quot;Cambria Math&quot;/&gt;&lt;wx:font wx:val=&quot;Cambria Math&quot;/&gt;&lt;w:b/&gt;&lt;w:b-cs/&gt;&lt;w:i/&gt;&lt;w:sz-cs w:val=&quot;22&quot;/&gt;&lt;w:lang w:fareast=&quot;KO&quot;/&gt;&lt;/w:rPr&gt;&lt;/m:ctrlPr&gt;&lt;/m:sSubPr&gt;&lt;m:e&gt;&lt;m:r&gt;&lt;m:rPr&gt;&lt;m:sty m:val=&quot;bi&quot;/&gt;&lt;/m:rPr&gt;&lt;w:rPr&gt;&lt;w:rFonts w:ascii=&quot;Cambria Math&quot; w:fareast=&quot;Calibri&quot; w:h-ansi=&quot;Cambria Math&quot;/&gt;&lt;wx:font wx:val=&quot;Cambria Math&quot;/&gt;&lt;w:b/&gt;&lt;w:i/&gt;&lt;w:sz-cs w:val=&quot;22&quot;/&gt;&lt;w:lang w:fareast=&quot;KO&quot;/&gt;&lt;/w:rPr&gt;&lt;m:t&gt;N&lt;/m:t&gt;&lt;/m:r&gt;&lt;/m:e&gt;&lt;m:sub&gt;&lt;m:r&gt;&lt;m:rPr&gt;&lt;m:sty m:val=&quot;bi&quot;/&gt;&lt;/m:rPr&gt;&lt;w:rPr&gt;&lt;w:rFonts w:ascii=&quot;Cambria Math&quot; w:fareast=&quot;Calibri&quot; w:h-ansi=&quot;Cambria Math&quot;/&gt;&lt;wx:font wx:val=&quot;Cambria Math&quot;/&gt;&lt;w:b/&gt;&lt;w:i/&gt;&lt;w:sz-cs w:val=&quot;22&quot;/&gt;&lt;w:lang w:fareast=&quot;KO&quot;/&gt;&lt;/w:rPr&gt;&lt;m:t&gt;TA&lt;/m:t&gt;&lt;/m:r&gt;&lt;m:r&gt;&lt;m:rPr&gt;&lt;m:sty m:val=&quot;bi&quot;/&gt;&lt;/m:rPr&gt;&lt;w:rPr&gt;&lt;w:rFonts w:ascii=&quot;Cambria Math&quot; w:fareast=&quot;Calibri&quot; w:h-ansi=&quot;Cambria Math&quot;/&gt;&lt;wx:font wx:val=&quot;Cambria Math&quot;/&gt;&lt;w:b/&gt;&lt;w:i/&gt;&lt;w:sz-cs w:val=&quot;22&quot;/&gt;&lt;w:lang w:val=&quot;EN-US&quot; w:fareast=&quot;KO&quot;/&gt;&lt;/w:rPr&gt;&lt;m:t&gt;,&lt;/m:t&gt;&lt;/m:r&gt;&lt;m:r&gt;&lt;m:rPr&gt;&lt;m:sty m:val=&quot;bi&quot;/&gt;&lt;/m:rPr&gt;&lt;w:rPr&gt;&lt;w:rFonts w:ascii=&quot;Cambria Math&quot; w:fareast=&quot;Calibri&quot; w:h-ansi=&quot;Cambria Math&quot;/&gt;&lt;wx:font wx:val=&quot;Cambria Math&quot;/&gt;&lt;w:b/&gt;&lt;w:i/&gt;&lt;w:sz-cs w:val=&quot;22&quot;/&gt;&lt;w:lang w:fareast=&quot;KO&quot;/&gt;&lt;/w:rPr&gt;&lt;m:t&gt;UE&lt;/m:t&gt;&lt;/m:r&gt;&lt;m:r&gt;&lt;m:rPr&gt;&lt;m:sty m:val=&quot;bi&quot;/&gt;&lt;/m:rPr&gt;&lt;w:rPr&gt;&lt;w:rFonts w:ascii=&quot;Cambria Math&quot; w:fareast=&quot;Calibri&quot; w:h-ansi=&quot;Cambria Math&quot;/&gt;&lt;wx:font wx:val=&quot;Cambria Math&quot;/&gt;&lt;w:b/&gt;&lt;w:i/&gt;&lt;w:sz-cs w:val=&quot;22&quot;/&gt;&lt;w:lang w:val=&quot;EN-US&quot; w:fareast=&quot;KO&quot;/&gt;&lt;/w:rPr&gt;&lt;m:t&gt;-&lt;/m:t&gt;&lt;/m:r&gt;&lt;m:r&gt;&lt;m:rPr&gt;&lt;m:sty m:val=&quot;bi&quot;/&gt;&lt;/m:rPr&gt;&lt;w:rPr&gt;&lt;w:rFonts w:ascii=&quot;Cambria Math&quot; w:fareast=&quot;Calibri&quot; w:h-ansi=&quot;Cambria Math&quot;/&gt;&lt;wx:font wx:val=&quot;Cambria Math&quot;/&gt;&lt;w:b/&gt;&lt;w:i/&gt;&lt;w:sz-cs w:val=&quot;22&quot;/&gt;&lt;w:lang w:fareast=&quot;KO&quot;/&gt;&lt;/w:rPr&gt;&lt;m:t&gt;specific&lt;/m:t&gt;&lt;/m:r&gt;&lt;/m:sub&gt;&lt;/m:sSub&gt;&lt;m:sSub&gt;&lt;m:sSubPr&gt;&lt;m:ctrlPr&gt;&lt;w:rPr&gt;&lt;w:rFonts w:ascii=&quot;Cambria Math&quot; w:fareast=&quot;Calibri&quot; w:h-ansi=&quot;Cambria Math&quot;/&gt;&lt;wx:font wx:val=&quot;Cambria Math&quot;/&gt;&lt;w:b/&gt;&lt;w:b-cs/&gt;&lt;w:i/&gt;&lt;w:sz-cs w:val=&quot;22&quot;/&gt;&lt;w:lang w:fareast=&quot;KO&quot;/&gt;&lt;/w:rPr&gt;&lt;/m:ctrlPr&gt;&lt;/m:sSubPr&gt;&lt;m:e&gt;&lt;m:r&gt;&lt;m:rPr&gt;&lt;m:sty m:val=&quot;bi&quot;/&gt;&lt;/m:rPr&gt;&lt;w:rPr&gt;&lt;w:rFonts w:ascii=&quot;Cambria Math&quot; w:fareast=&quot;Calibri&quot; w:h-ansi=&quot;Cambria Math&quot;/&gt;&lt;wx:font wx:val=&quot;Cambria Math&quot;/&gt;&lt;w:b/&gt;&lt;w:i/&gt;&lt;w:sz-cs w:val=&quot;22&quot;/&gt;&lt;w:lang w:val=&quot;EN-US&quot; w:fareast=&quot;KO&quot;/&gt;&lt;/w:rPr&gt;&lt;m:t&gt;+&lt;/m:t&gt;&lt;/m:r&gt;&lt;m:r&gt;&lt;m:rPr&gt;&lt;m:sty m:val=&quot;bi&quot;/&gt;&lt;/m:rPr&gt;&lt;w:rPr&gt;&lt;w:rFonts w:ascii=&quot;Cambria Math&quot; w:fareast=&quot;Calibri&quot; w:h-ansi=&quot;Cambria Math&quot;/&gt;&lt;wx:font wx:val=&quot;Cambria Math&quot;/&gt;&lt;w:b/&gt;&lt;w:i/&gt;&lt;w:sz-cs w:val=&quot;22&quot;/&gt;&lt;w:lang w:fareast=&quot;KO&quot;/&gt;&lt;/w:rPr&gt;&lt;m:t&gt;N&lt;/m:t&gt;&lt;/m:r&gt;&lt;/m:e&gt;&lt;m:sub&gt;&lt;m:r&gt;&lt;m:rPr&gt;&lt;m:sty m:val=&quot;bi&quot;/&gt;&lt;/m:rPr&gt;&lt;w:rPr&gt;&lt;w:rFonts w:ascii=&quot;Cambria Math&quot; w:fareast=&quot;Calibri&quot; w:h-ansi=&quot;Cambria Math&quot;/&gt;&lt;wx:font wx:val=&quot;Cambria Math&quot;/&gt;&lt;w:b/&gt;&lt;w:i/&gt;&lt;w:sz-cs w:val=&quot;22&quot;/&gt;&lt;w:lang w:fareast=&quot;KO&quot;/&gt;&lt;/w:rPr&gt;&lt;m:t&gt;TA&lt;/m:t&gt;&lt;/m:r&gt;&lt;m:r&gt;&lt;m:rPr&gt;&lt;m:sty m:val=&quot;bi&quot;/&gt;&lt;/m:rPr&gt;&lt;w:rPr&gt;&lt;w:rFonts w:ascii=&quot;Cambria Math&quot; w:fareast=&quot;Calibri&quot; w:h-ansi=&quot;Cambria Math&quot;/&gt;&lt;wx:font wx:val=&quot;Cambria Math&quot;/&gt;&lt;w:b/&gt;&lt;w:i/&gt;&lt;w:sz-cs w:val=&quot;22&quot;/&gt;&lt;w:lang w:val=&quot;EN-US&quot; w:fareast=&quot;KO&quot;/&gt;&lt;/w:rPr&gt;&lt;m:t&gt;,&lt;/m:t&gt;&lt;/m:r&gt;&lt;m:r&gt;&lt;m:rPr&gt;&lt;m:sty m:val=&quot;bi&quot;/&gt;&lt;/m:rPr&gt;&lt;w:rPr&gt;&lt;w:rFonts w:ascii=&quot;Cambria Math&quot; w:fareast=&quot;Calibri&quot; w:h-ansi=&quot;Cambria Math&quot;/&gt;&lt;wx:font wx:val=&quot;Cambria Math&quot;/&gt;&lt;w:b/&gt;&lt;w:i/&gt;&lt;w:sz-cs w:val=&quot;22&quot;/&gt;&lt;w:lang w:fareast=&quot;KO&quot;/&gt;&lt;/w:rPr&gt;&lt;m:t&gt;common&lt;/m:t&gt;&lt;/m:r&gt;&lt;/m:sub&gt;&lt;/m:sSub&gt;&lt;m:sSub&gt;&lt;m:sSubPr&gt;&lt;m:ctrlPr&gt;&lt;w:rPr&gt;&lt;w:rFonts w:ascii=&quot;Cambria Math&quot; w:fareast=&quot;Calibri&quot; w:h-ansi=&quot;Cambria Math&quot;/&gt;&lt;wx:font wx:val=&quot;Cambria Math&quot;/&gt;&lt;w:b/&gt;&lt;w:b-cs/&gt;&lt;w:i/&gt;&lt;w:sz-cs w:val=&quot;22&quot;/&gt;&lt;w:lang w:fareast=&quot;KO&quot;/&gt;&lt;/w:rPr&gt;&lt;/m:ctrlPr&gt;&lt;/m:sSubPr&gt;&lt;m:e&gt;&lt;m:r&gt;&lt;m:rPr&gt;&lt;m:sty m:val=&quot;bi&quot;/&gt;&lt;/m:rPr&gt;&lt;w:rPr&gt;&lt;w:rFonts w:ascii=&quot;Cambria Math&quot; w:fareast=&quot;Calibri&quot; w:h-ansi=&quot;Cambria Math&quot;/&gt;&lt;wx:font wx:val=&quot;Cambria Math&quot;/&gt;&lt;w:b/&gt;&lt;w:i/&gt;&lt;w:sz-cs w:val=&quot;22&quot;/&gt;&lt;w:lang w:val=&quot;EN-US&quot; w:fareast=&quot;KO&quot;/&gt;&lt;/w:rPr&gt;&lt;m:t&gt;+&lt;/m:t&gt;&lt;/m:r&gt;&lt;m:r&gt;&lt;m:rPr&gt;&lt;m:sty m:val=&quot;bi&quot;/&gt;&lt;/m:rPr&gt;&lt;w:rPr&gt;&lt;w:rFonts w:ascii=&quot;Cambria Math&quot; w:fareast=&quot;Calibri&quot; w:h-ansi=&quot;Cambria Math&quot;/&gt;&lt;wx:font wx:val=&quot;Cambria Math&quot;/&gt;&lt;w:b/&gt;&lt;w:i/&gt;&lt;w:sz-cs w:val=&quot;22&quot;/&gt;&lt;w:lang w:fareast=&quot;KO&quot;/&gt;&lt;/w:rPr&gt;&lt;m:t&gt;N&lt;/m:t&gt;&lt;/m:r&gt;&lt;/m:e&gt;&lt;m:sub&gt;&lt;m:r&gt;&lt;m:rPr&gt;&lt;m:sty m:val=&quot;bi&quot;/&gt;&lt;/m:rPr&gt;&lt;w:rPr&gt;&lt;w:rFonts w:ascii=&quot;Cambria Math&quot; w:fareast=&quot;Calibri&quot; w:h-ansi=&quot;Cambria Math&quot;/&gt;&lt;wx:font wx:val=&quot;Cambria Math&quot;/&gt;&lt;w:b/&gt;&lt;w:i/&gt;&lt;w:sz-cs w:val=&quot;22&quot;/&gt;&lt;w:lang w:fareast=&quot;KO&quot;/&gt;&lt;/w:rPr&gt;&lt;m:t&gt;TA&lt;/m:t&gt;&lt;/m:r&gt;&lt;m:r&gt;&lt;m:rPr&gt;&lt;m:sty m:val=&quot;bi&quot;/&gt;&lt;/m:rPr&gt;&lt;w:rPr&gt;&lt;w:rFonts w:ascii=&quot;Cambria Math&quot; w:fareast=&quot;Calibri&quot; w:h-ansi=&quot;Cambria Math&quot;/&gt;&lt;wx:font wx:val=&quot;Cambria Math&quot;/&gt;&lt;w:b/&gt;&lt;w:i/&gt;&lt;w:sz-cs w:val=&quot;22&quot;/&gt;&lt;w:lang w:val=&quot;EN-US&quot; w:fareast=&quot;KO&quot;/&gt;&lt;/w:rPr&gt;&lt;m:t&gt;,&lt;/m:t&gt;&lt;/m:r&gt;&lt;m:r&gt;&lt;m:rPr&gt;&lt;m:sty m:val=&quot;bi&quot;/&gt;&lt;/m:rPr&gt;&lt;w:rPr&gt;&lt;w:rFonts w:ascii=&quot;Cambria Math&quot; w:fareast=&quot;Calibri&quot; w:h-ansi=&quot;Cambria Math&quot;/&gt;&lt;wx:font wx:val=&quot;Cambria Math&quot;/&gt;&lt;w:b/&gt;&lt;w:i/&gt;&lt;w:sz-cs w:val=&quot;22&quot;/&gt;&lt;w:lang w:fareast=&quot;KO&quot;/&gt;&lt;/w:rPr&gt;&lt;m:t&gt;offset&lt;/m:t&gt;&lt;/m:r&gt;&lt;/m:sub&gt;&lt;/m:sSub&gt;&lt;/m:e&gt;&lt;/m:d&gt;&lt;m:r&gt;&lt;m:rPr&gt;&lt;m:sty m:val=&quot;bi&quot;/&gt;&lt;/m:rPr&gt;&lt;w:rPr&gt;&lt;w:rFonts w:ascii=&quot;Cambria Math&quot; w:fareast=&quot;Calibri&quot; w:h-ansi=&quot;Cambria Math&quot;/&gt;&lt;wx:font wx:val=&quot;Cambria Math&quot;/&gt;&lt;w:b/&gt;&lt;w:i/&gt;&lt;w:sz-cs w:val=&quot;22&quot;/&gt;&lt;w:lang w:val=&quot;EN-US&quot; w:fareast=&quot;KO&quot;/&gt;&lt;/w:rPr&gt;&lt;m:t&gt;√ó&lt;/m:t&gt;&lt;/m:r&gt;&lt;m:sSub&gt;&lt;m:sSubPr&gt;&lt;m:ctrlPr&gt;&lt;w:rPr&gt;&lt;w:rFonts w:ascii=&quot;Cambria Math&quot; w:fareast=&quot;Calibri&quot; w:h-ansi=&quot;Cambria Math&quot;/&gt;&lt;wx:font wx:val=&quot;Cambria Math&quot;/&gt;&lt;w:b/&gt;&lt;w:b-cs/&gt;&lt;w:i/&gt;&lt;w:sz-cs w:val=&quot;22&quot;/&gt;&lt;w:lang w:fareast=&quot;KO&quot;/&gt;&lt;/w:rPr&gt;&lt;/m:ctrlPr&gt;&lt;/m:sSubPr&gt;&lt;m:e&gt;&lt;m:r&gt;&lt;m:rPr&gt;&lt;m:sty m:val=&quot;bi&quot;/&gt;&lt;/m:rPr&gt;&lt;w:rPr&gt;&lt;w:rFonts w:ascii=&quot;Cambria Math&quot; w:fareast=&quot;Calibri&quot; w:h-ansi=&quot;Cambria Math&quot;/&gt;&lt;wx:font wx:val=&quot;Cambria Math&quot;/&gt;&lt;w:b/&gt;&lt;w:i/&gt;&lt;w:sz-cs w:val=&quot;22&quot;/&gt;&lt;w:lang w:fareast=&quot;KO&quot;/&gt;&lt;/w:rPr&gt;&lt;m:t&gt;T&lt;/m:t&gt;&lt;/m:r&gt;&lt;/m:e&gt;&lt;m:sub&gt;&lt;m:r&gt;&lt;m:rPr&gt;&lt;m:sty m:val=&quot;bi&quot;/&gt;&lt;/m:rPr&gt;&lt;w:rPr&gt;&lt;w:rFonts w:ascii=&quot;Cambria Math&quot; w:fareast=&quot;Calibri&quot; w:h-ansi=&quot;Cambria Math&quot;/&gt;&lt;wx:font wx:val=&quot;Cambria Math&quot;/&gt;&lt;w:b/&gt;&lt;w:i/&gt;&lt;w:sz-cs w:val=&quot;22&quot;/&gt;&lt;w:lang w:fareast=&quot;KO&quot;/&gt;&lt;/w:rPr&gt;&lt;m:t&gt;s&lt;/m:t&gt;&lt;/m:r&gt;&lt;/m:sub&gt;&lt;/m:sSub&gt;&lt;/m:oMath&gt;&lt;/m:oMathPara&gt;&lt;/w:p&gt;&lt;w:sectPr wsp:rsidR=&quot;00000000&quot; wsp:rsidRPr=&quot;0017754C&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p>
    <w:p w14:paraId="75E3A921" w14:textId="77777777" w:rsidR="005B3363" w:rsidRPr="005B3363" w:rsidRDefault="005B3363" w:rsidP="005B3363">
      <w:pPr>
        <w:ind w:left="568"/>
        <w:jc w:val="both"/>
        <w:rPr>
          <w:bCs/>
          <w:iCs/>
          <w:color w:val="000000"/>
          <w:lang w:val="fr-FR"/>
        </w:rPr>
      </w:pPr>
      <w:r w:rsidRPr="005B3363">
        <w:rPr>
          <w:bCs/>
          <w:iCs/>
          <w:color w:val="000000"/>
        </w:rPr>
        <w:t>Where:</w:t>
      </w:r>
    </w:p>
    <w:p w14:paraId="39DC4EB9" w14:textId="4EC594BB" w:rsidR="005B3363" w:rsidRPr="005B3363" w:rsidRDefault="005B3363" w:rsidP="005A1670">
      <w:pPr>
        <w:numPr>
          <w:ilvl w:val="0"/>
          <w:numId w:val="14"/>
        </w:numPr>
        <w:tabs>
          <w:tab w:val="clear" w:pos="720"/>
          <w:tab w:val="num" w:pos="1288"/>
        </w:tabs>
        <w:ind w:left="1288"/>
        <w:jc w:val="both"/>
        <w:rPr>
          <w:rFonts w:eastAsia="Times New Roman"/>
          <w:bCs/>
          <w:iCs/>
          <w:color w:val="000000"/>
        </w:rPr>
      </w:pPr>
      <w:r w:rsidRPr="005B3363">
        <w:rPr>
          <w:rStyle w:val="apple-converted-space"/>
          <w:rFonts w:eastAsia="Times New Roman"/>
          <w:bCs/>
          <w:iCs/>
          <w:color w:val="000000"/>
        </w:rPr>
        <w:fldChar w:fldCharType="begin"/>
      </w:r>
      <w:r w:rsidRPr="005B3363">
        <w:rPr>
          <w:rStyle w:val="apple-converted-space"/>
          <w:rFonts w:eastAsia="Times New Roman"/>
          <w:bCs/>
          <w:iCs/>
          <w:color w:val="000000"/>
        </w:rPr>
        <w:instrText xml:space="preserve"> QUOTE </w:instrText>
      </w:r>
      <w:r w:rsidR="00023053">
        <w:rPr>
          <w:bCs/>
          <w:iCs/>
          <w:noProof/>
          <w:position w:val="-5"/>
        </w:rPr>
        <w:pict w14:anchorId="31EC6A7B">
          <v:shape id="_x0000_i1046" type="#_x0000_t75" alt="" style="width:16.5pt;height:11.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61&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73C45&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A5A69&quot;/&gt;&lt;wsp:rsid wsp:val=&quot;001C40D9&quot;/&gt;&lt;wsp:rsid wsp:val=&quot;001D746F&quot;/&gt;&lt;wsp:rsid wsp:val=&quot;001F4B2C&quot;/&gt;&lt;wsp:rsid wsp:val=&quot;00204643&quot;/&gt;&lt;wsp:rsid wsp:val=&quot;00293C36&quot;/&gt;&lt;wsp:rsid wsp:val=&quot;002A1E7D&quot;/&gt;&lt;wsp:rsid wsp:val=&quot;00345EEA&quot;/&gt;&lt;wsp:rsid wsp:val=&quot;003861F7&quot;/&gt;&lt;wsp:rsid wsp:val=&quot;003B2DFF&quot;/&gt;&lt;wsp:rsid wsp:val=&quot;003E7DF2&quot;/&gt;&lt;wsp:rsid wsp:val=&quot;003F30E5&quot;/&gt;&lt;wsp:rsid wsp:val=&quot;00434061&quot;/&gt;&lt;wsp:rsid wsp:val=&quot;00446088&quot;/&gt;&lt;wsp:rsid wsp:val=&quot;00462BD0&quot;/&gt;&lt;wsp:rsid wsp:val=&quot;004828E9&quot;/&gt;&lt;wsp:rsid wsp:val=&quot;004952EA&quot;/&gt;&lt;wsp:rsid wsp:val=&quot;004E40C3&quot;/&gt;&lt;wsp:rsid wsp:val=&quot;005018C8&quot;/&gt;&lt;wsp:rsid wsp:val=&quot;00514701&quot;/&gt;&lt;wsp:rsid wsp:val=&quot;00570536&quot;/&gt;&lt;wsp:rsid wsp:val=&quot;005A5CF3&quot;/&gt;&lt;wsp:rsid wsp:val=&quot;005B5782&quot;/&gt;&lt;wsp:rsid wsp:val=&quot;005D02EF&quot;/&gt;&lt;wsp:rsid wsp:val=&quot;00646379&quot;/&gt;&lt;wsp:rsid wsp:val=&quot;00663643&quot;/&gt;&lt;wsp:rsid wsp:val=&quot;007436B8&quot;/&gt;&lt;wsp:rsid wsp:val=&quot;007616EC&quot;/&gt;&lt;wsp:rsid wsp:val=&quot;007A2B43&quot;/&gt;&lt;wsp:rsid wsp:val=&quot;007B5261&quot;/&gt;&lt;wsp:rsid wsp:val=&quot;007C3C20&quot;/&gt;&lt;wsp:rsid wsp:val=&quot;007E329A&quot;/&gt;&lt;wsp:rsid wsp:val=&quot;00864FCD&quot;/&gt;&lt;wsp:rsid wsp:val=&quot;008A34F1&quot;/&gt;&lt;wsp:rsid wsp:val=&quot;008E39EC&quot;/&gt;&lt;wsp:rsid wsp:val=&quot;008E4F63&quot;/&gt;&lt;wsp:rsid wsp:val=&quot;008F2776&quot;/&gt;&lt;wsp:rsid wsp:val=&quot;008F7C25&quot;/&gt;&lt;wsp:rsid wsp:val=&quot;00927607&quot;/&gt;&lt;wsp:rsid wsp:val=&quot;0098076F&quot;/&gt;&lt;wsp:rsid wsp:val=&quot;009B64D0&quot;/&gt;&lt;wsp:rsid wsp:val=&quot;00AA1F42&quot;/&gt;&lt;wsp:rsid wsp:val=&quot;00AB3635&quot;/&gt;&lt;wsp:rsid wsp:val=&quot;00B040D2&quot;/&gt;&lt;wsp:rsid wsp:val=&quot;00B06D46&quot;/&gt;&lt;wsp:rsid wsp:val=&quot;00B10EC3&quot;/&gt;&lt;wsp:rsid wsp:val=&quot;00B264E8&quot;/&gt;&lt;wsp:rsid wsp:val=&quot;00B278E2&quot;/&gt;&lt;wsp:rsid wsp:val=&quot;00B640E8&quot;/&gt;&lt;wsp:rsid wsp:val=&quot;00B75DE1&quot;/&gt;&lt;wsp:rsid wsp:val=&quot;00B83F2E&quot;/&gt;&lt;wsp:rsid wsp:val=&quot;00B902B2&quot;/&gt;&lt;wsp:rsid wsp:val=&quot;00BF1F78&quot;/&gt;&lt;wsp:rsid wsp:val=&quot;00C447E1&quot;/&gt;&lt;wsp:rsid wsp:val=&quot;00C86B16&quot;/&gt;&lt;wsp:rsid wsp:val=&quot;00CA3B95&quot;/&gt;&lt;wsp:rsid wsp:val=&quot;00CA4A7A&quot;/&gt;&lt;wsp:rsid wsp:val=&quot;00CC16EC&quot;/&gt;&lt;wsp:rsid wsp:val=&quot;00CD1153&quot;/&gt;&lt;wsp:rsid wsp:val=&quot;00DC1932&quot;/&gt;&lt;wsp:rsid wsp:val=&quot;00DC62EE&quot;/&gt;&lt;wsp:rsid wsp:val=&quot;00E017E4&quot;/&gt;&lt;wsp:rsid wsp:val=&quot;00E467C5&quot;/&gt;&lt;wsp:rsid wsp:val=&quot;00E96E10&quot;/&gt;&lt;wsp:rsid wsp:val=&quot;00EA7990&quot;/&gt;&lt;wsp:rsid wsp:val=&quot;00EC7B40&quot;/&gt;&lt;wsp:rsid wsp:val=&quot;00ED2E01&quot;/&gt;&lt;wsp:rsid wsp:val=&quot;00F079D4&quot;/&gt;&lt;wsp:rsid wsp:val=&quot;00F52B54&quot;/&gt;&lt;wsp:rsid wsp:val=&quot;00F724AE&quot;/&gt;&lt;wsp:rsid wsp:val=&quot;00FB2FD3&quot;/&gt;&lt;wsp:rsid wsp:val=&quot;00FD43E6&quot;/&gt;&lt;wsp:rsid wsp:val=&quot;00FD7A8B&quot;/&gt;&lt;wsp:rsid wsp:val=&quot;00FE5B15&quot;/&gt;&lt;wsp:rsid wsp:val=&quot;00FE6A52&quot;/&gt;&lt;/wsp:rsids&gt;&lt;/w:docPr&gt;&lt;w:body&gt;&lt;wx:sect&gt;&lt;w:p wsp:rsidR=&quot;00000000&quot; wsp:rsidRDefault=&quot;007A2B43&quot; wsp:rsidP=&quot;007A2B43&quot;&gt;&lt;m:oMathPara&gt;&lt;m:oMath&gt;&lt;m:sSub&gt;&lt;m:sSubPr&gt;&lt;m:ctrlPr&gt;&lt;w:rPr&gt;&lt;w:rFonts w:ascii=&quot;Cambria Math&quot; w:fareast=&quot;Calibri&quot; w:h-ansi=&quot;Cambria Math&quot;/&gt;&lt;wx:font wx:val=&quot;Cambria Math&quot;/&gt;&lt;w:b/&gt;&lt;w:b-cs/&gt;&lt;w:i/&gt;&lt;w:sz-cs w:val=&quot;22&quot;/&gt;&lt;w:lang w:fareast=&quot;KO&quot;/&gt;&lt;/w:rPr&gt;&lt;/m:ctrlPr&gt;&lt;/m:sSubPr&gt;&lt;m:e&gt;&lt;m:r&gt;&lt;m:rPr&gt;&lt;m:sty m:val=&quot;bi&quot;/&gt;&lt;/m:rPr&gt;&lt;w:rPr&gt;&lt;w:rFonts w:ascii=&quot;Cambria Math&quot; w:fareast=&quot;Calibri&quot; w:h-ansi=&quot;Cambria Math&quot;/&gt;&lt;wx:font wx:val=&quot;Cambria Math&quot;/&gt;&lt;w:b/&gt;&lt;w:i/&gt;&lt;w:sz-cs w:val=&quot;22&quot;/&gt;&lt;w:lang w:fareast=&quot;KO&quot;/&gt;&lt;/w:rPr&gt;&lt;m:t&gt;N&lt;/m:t&gt;&lt;/m:r&gt;&lt;/m:e&gt;&lt;m:sub&gt;&lt;m:r&gt;&lt;m:rPr&gt;&lt;m:sty m:val=&quot;bi&quot;/&gt;&lt;/m:rPr&gt;&lt;w:rPr&gt;&lt;w:rFonts w:ascii=&quot;Cambria Math&quot; w:fareast=&quot;Calibri&quot; w:h-ansi=&quot;Cambria Math&quot;/&gt;&lt;wx:font wx:val=&quot;Cambria Math&quot;/&gt;&lt;w:b/&gt;&lt;w:i/&gt;&lt;w:sz-cs w:val=&quot;22&quot;/&gt;&lt;w:lang w:fareast=&quot;KO&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5B3363">
        <w:rPr>
          <w:rStyle w:val="apple-converted-space"/>
          <w:rFonts w:eastAsia="Times New Roman"/>
          <w:bCs/>
          <w:iCs/>
          <w:color w:val="000000"/>
        </w:rPr>
        <w:instrText xml:space="preserve"> </w:instrText>
      </w:r>
      <w:r w:rsidRPr="005B3363">
        <w:rPr>
          <w:rStyle w:val="apple-converted-space"/>
          <w:rFonts w:eastAsia="Times New Roman"/>
          <w:bCs/>
          <w:iCs/>
          <w:color w:val="000000"/>
        </w:rPr>
        <w:fldChar w:fldCharType="separate"/>
      </w:r>
      <w:r w:rsidR="00023053">
        <w:rPr>
          <w:bCs/>
          <w:iCs/>
          <w:noProof/>
          <w:position w:val="-5"/>
        </w:rPr>
        <w:pict w14:anchorId="553D84A2">
          <v:shape id="_x0000_i1045" type="#_x0000_t75" alt="" style="width:16.5pt;height:11.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61&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73C45&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A5A69&quot;/&gt;&lt;wsp:rsid wsp:val=&quot;001C40D9&quot;/&gt;&lt;wsp:rsid wsp:val=&quot;001D746F&quot;/&gt;&lt;wsp:rsid wsp:val=&quot;001F4B2C&quot;/&gt;&lt;wsp:rsid wsp:val=&quot;00204643&quot;/&gt;&lt;wsp:rsid wsp:val=&quot;00293C36&quot;/&gt;&lt;wsp:rsid wsp:val=&quot;002A1E7D&quot;/&gt;&lt;wsp:rsid wsp:val=&quot;00345EEA&quot;/&gt;&lt;wsp:rsid wsp:val=&quot;003861F7&quot;/&gt;&lt;wsp:rsid wsp:val=&quot;003B2DFF&quot;/&gt;&lt;wsp:rsid wsp:val=&quot;003E7DF2&quot;/&gt;&lt;wsp:rsid wsp:val=&quot;003F30E5&quot;/&gt;&lt;wsp:rsid wsp:val=&quot;00434061&quot;/&gt;&lt;wsp:rsid wsp:val=&quot;00446088&quot;/&gt;&lt;wsp:rsid wsp:val=&quot;00462BD0&quot;/&gt;&lt;wsp:rsid wsp:val=&quot;004828E9&quot;/&gt;&lt;wsp:rsid wsp:val=&quot;004952EA&quot;/&gt;&lt;wsp:rsid wsp:val=&quot;004E40C3&quot;/&gt;&lt;wsp:rsid wsp:val=&quot;005018C8&quot;/&gt;&lt;wsp:rsid wsp:val=&quot;00514701&quot;/&gt;&lt;wsp:rsid wsp:val=&quot;00570536&quot;/&gt;&lt;wsp:rsid wsp:val=&quot;005A5CF3&quot;/&gt;&lt;wsp:rsid wsp:val=&quot;005B5782&quot;/&gt;&lt;wsp:rsid wsp:val=&quot;005D02EF&quot;/&gt;&lt;wsp:rsid wsp:val=&quot;00646379&quot;/&gt;&lt;wsp:rsid wsp:val=&quot;00663643&quot;/&gt;&lt;wsp:rsid wsp:val=&quot;007436B8&quot;/&gt;&lt;wsp:rsid wsp:val=&quot;007616EC&quot;/&gt;&lt;wsp:rsid wsp:val=&quot;007A2B43&quot;/&gt;&lt;wsp:rsid wsp:val=&quot;007B5261&quot;/&gt;&lt;wsp:rsid wsp:val=&quot;007C3C20&quot;/&gt;&lt;wsp:rsid wsp:val=&quot;007E329A&quot;/&gt;&lt;wsp:rsid wsp:val=&quot;00864FCD&quot;/&gt;&lt;wsp:rsid wsp:val=&quot;008A34F1&quot;/&gt;&lt;wsp:rsid wsp:val=&quot;008E39EC&quot;/&gt;&lt;wsp:rsid wsp:val=&quot;008E4F63&quot;/&gt;&lt;wsp:rsid wsp:val=&quot;008F2776&quot;/&gt;&lt;wsp:rsid wsp:val=&quot;008F7C25&quot;/&gt;&lt;wsp:rsid wsp:val=&quot;00927607&quot;/&gt;&lt;wsp:rsid wsp:val=&quot;0098076F&quot;/&gt;&lt;wsp:rsid wsp:val=&quot;009B64D0&quot;/&gt;&lt;wsp:rsid wsp:val=&quot;00AA1F42&quot;/&gt;&lt;wsp:rsid wsp:val=&quot;00AB3635&quot;/&gt;&lt;wsp:rsid wsp:val=&quot;00B040D2&quot;/&gt;&lt;wsp:rsid wsp:val=&quot;00B06D46&quot;/&gt;&lt;wsp:rsid wsp:val=&quot;00B10EC3&quot;/&gt;&lt;wsp:rsid wsp:val=&quot;00B264E8&quot;/&gt;&lt;wsp:rsid wsp:val=&quot;00B278E2&quot;/&gt;&lt;wsp:rsid wsp:val=&quot;00B640E8&quot;/&gt;&lt;wsp:rsid wsp:val=&quot;00B75DE1&quot;/&gt;&lt;wsp:rsid wsp:val=&quot;00B83F2E&quot;/&gt;&lt;wsp:rsid wsp:val=&quot;00B902B2&quot;/&gt;&lt;wsp:rsid wsp:val=&quot;00BF1F78&quot;/&gt;&lt;wsp:rsid wsp:val=&quot;00C447E1&quot;/&gt;&lt;wsp:rsid wsp:val=&quot;00C86B16&quot;/&gt;&lt;wsp:rsid wsp:val=&quot;00CA3B95&quot;/&gt;&lt;wsp:rsid wsp:val=&quot;00CA4A7A&quot;/&gt;&lt;wsp:rsid wsp:val=&quot;00CC16EC&quot;/&gt;&lt;wsp:rsid wsp:val=&quot;00CD1153&quot;/&gt;&lt;wsp:rsid wsp:val=&quot;00DC1932&quot;/&gt;&lt;wsp:rsid wsp:val=&quot;00DC62EE&quot;/&gt;&lt;wsp:rsid wsp:val=&quot;00E017E4&quot;/&gt;&lt;wsp:rsid wsp:val=&quot;00E467C5&quot;/&gt;&lt;wsp:rsid wsp:val=&quot;00E96E10&quot;/&gt;&lt;wsp:rsid wsp:val=&quot;00EA7990&quot;/&gt;&lt;wsp:rsid wsp:val=&quot;00EC7B40&quot;/&gt;&lt;wsp:rsid wsp:val=&quot;00ED2E01&quot;/&gt;&lt;wsp:rsid wsp:val=&quot;00F079D4&quot;/&gt;&lt;wsp:rsid wsp:val=&quot;00F52B54&quot;/&gt;&lt;wsp:rsid wsp:val=&quot;00F724AE&quot;/&gt;&lt;wsp:rsid wsp:val=&quot;00FB2FD3&quot;/&gt;&lt;wsp:rsid wsp:val=&quot;00FD43E6&quot;/&gt;&lt;wsp:rsid wsp:val=&quot;00FD7A8B&quot;/&gt;&lt;wsp:rsid wsp:val=&quot;00FE5B15&quot;/&gt;&lt;wsp:rsid wsp:val=&quot;00FE6A52&quot;/&gt;&lt;/wsp:rsids&gt;&lt;/w:docPr&gt;&lt;w:body&gt;&lt;wx:sect&gt;&lt;w:p wsp:rsidR=&quot;00000000&quot; wsp:rsidRDefault=&quot;007A2B43&quot; wsp:rsidP=&quot;007A2B43&quot;&gt;&lt;m:oMathPara&gt;&lt;m:oMath&gt;&lt;m:sSub&gt;&lt;m:sSubPr&gt;&lt;m:ctrlPr&gt;&lt;w:rPr&gt;&lt;w:rFonts w:ascii=&quot;Cambria Math&quot; w:fareast=&quot;Calibri&quot; w:h-ansi=&quot;Cambria Math&quot;/&gt;&lt;wx:font wx:val=&quot;Cambria Math&quot;/&gt;&lt;w:b/&gt;&lt;w:b-cs/&gt;&lt;w:i/&gt;&lt;w:sz-cs w:val=&quot;22&quot;/&gt;&lt;w:lang w:fareast=&quot;KO&quot;/&gt;&lt;/w:rPr&gt;&lt;/m:ctrlPr&gt;&lt;/m:sSubPr&gt;&lt;m:e&gt;&lt;m:r&gt;&lt;m:rPr&gt;&lt;m:sty m:val=&quot;bi&quot;/&gt;&lt;/m:rPr&gt;&lt;w:rPr&gt;&lt;w:rFonts w:ascii=&quot;Cambria Math&quot; w:fareast=&quot;Calibri&quot; w:h-ansi=&quot;Cambria Math&quot;/&gt;&lt;wx:font wx:val=&quot;Cambria Math&quot;/&gt;&lt;w:b/&gt;&lt;w:i/&gt;&lt;w:sz-cs w:val=&quot;22&quot;/&gt;&lt;w:lang w:fareast=&quot;KO&quot;/&gt;&lt;/w:rPr&gt;&lt;m:t&gt;N&lt;/m:t&gt;&lt;/m:r&gt;&lt;/m:e&gt;&lt;m:sub&gt;&lt;m:r&gt;&lt;m:rPr&gt;&lt;m:sty m:val=&quot;bi&quot;/&gt;&lt;/m:rPr&gt;&lt;w:rPr&gt;&lt;w:rFonts w:ascii=&quot;Cambria Math&quot; w:fareast=&quot;Calibri&quot; w:h-ansi=&quot;Cambria Math&quot;/&gt;&lt;wx:font wx:val=&quot;Cambria Math&quot;/&gt;&lt;w:b/&gt;&lt;w:i/&gt;&lt;w:sz-cs w:val=&quot;22&quot;/&gt;&lt;w:lang w:fareast=&quot;KO&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5B3363">
        <w:rPr>
          <w:rStyle w:val="apple-converted-space"/>
          <w:rFonts w:eastAsia="Times New Roman"/>
          <w:bCs/>
          <w:iCs/>
          <w:color w:val="000000"/>
        </w:rPr>
        <w:fldChar w:fldCharType="end"/>
      </w:r>
      <w:r w:rsidRPr="005B3363">
        <w:rPr>
          <w:rStyle w:val="apple-converted-space"/>
          <w:rFonts w:eastAsia="Times New Roman"/>
          <w:bCs/>
          <w:iCs/>
          <w:color w:val="000000"/>
        </w:rPr>
        <w:t> </w:t>
      </w:r>
      <w:r w:rsidRPr="005B3363">
        <w:rPr>
          <w:rFonts w:eastAsia="SimSun"/>
          <w:bCs/>
          <w:iCs/>
          <w:color w:val="000000"/>
        </w:rPr>
        <w:t> </w:t>
      </w:r>
      <w:r w:rsidRPr="005B3363">
        <w:rPr>
          <w:rFonts w:eastAsia="Times New Roman"/>
          <w:bCs/>
          <w:iCs/>
          <w:color w:val="000000"/>
        </w:rPr>
        <w:t xml:space="preserve">is defined as 0 for PRACH and updated based on TA Command field in msg2/msgB and MAC CE TA command. </w:t>
      </w:r>
    </w:p>
    <w:p w14:paraId="53C4F33C" w14:textId="77777777" w:rsidR="005B3363" w:rsidRPr="005B3363" w:rsidRDefault="005B3363" w:rsidP="005A1670">
      <w:pPr>
        <w:numPr>
          <w:ilvl w:val="1"/>
          <w:numId w:val="14"/>
        </w:numPr>
        <w:tabs>
          <w:tab w:val="clear" w:pos="1440"/>
          <w:tab w:val="num" w:pos="2008"/>
        </w:tabs>
        <w:ind w:left="2008"/>
        <w:jc w:val="both"/>
        <w:rPr>
          <w:rFonts w:eastAsia="Times New Roman"/>
          <w:bCs/>
          <w:iCs/>
        </w:rPr>
      </w:pPr>
      <w:r w:rsidRPr="005B3363">
        <w:rPr>
          <w:rFonts w:eastAsia="Times New Roman"/>
          <w:bCs/>
          <w:iCs/>
        </w:rPr>
        <w:t>FFS: details of</w:t>
      </w:r>
      <w:r w:rsidRPr="005B3363">
        <w:rPr>
          <w:rStyle w:val="apple-converted-space"/>
          <w:rFonts w:eastAsia="Times New Roman"/>
          <w:bCs/>
          <w:iCs/>
        </w:rPr>
        <w:t> </w:t>
      </w:r>
      <w:r w:rsidRPr="005B3363">
        <w:rPr>
          <w:rFonts w:eastAsia="Times New Roman"/>
          <w:bCs/>
          <w:iCs/>
        </w:rPr>
        <w:t>N</w:t>
      </w:r>
      <w:r w:rsidRPr="005B3363">
        <w:rPr>
          <w:rFonts w:eastAsia="Times New Roman"/>
          <w:bCs/>
          <w:iCs/>
          <w:vertAlign w:val="subscript"/>
        </w:rPr>
        <w:t>TA</w:t>
      </w:r>
      <w:r w:rsidRPr="005B3363">
        <w:rPr>
          <w:rStyle w:val="apple-converted-space"/>
          <w:rFonts w:eastAsia="Times New Roman"/>
          <w:bCs/>
          <w:iCs/>
        </w:rPr>
        <w:t> </w:t>
      </w:r>
      <w:r w:rsidRPr="005B3363">
        <w:rPr>
          <w:rFonts w:eastAsia="Times New Roman"/>
          <w:bCs/>
          <w:iCs/>
        </w:rPr>
        <w:t>update/accumulation.</w:t>
      </w:r>
    </w:p>
    <w:p w14:paraId="45B43171" w14:textId="21131E08" w:rsidR="005B3363" w:rsidRPr="005B3363" w:rsidRDefault="005B3363" w:rsidP="005A1670">
      <w:pPr>
        <w:numPr>
          <w:ilvl w:val="0"/>
          <w:numId w:val="14"/>
        </w:numPr>
        <w:tabs>
          <w:tab w:val="clear" w:pos="720"/>
          <w:tab w:val="num" w:pos="1288"/>
        </w:tabs>
        <w:ind w:left="1288"/>
        <w:jc w:val="both"/>
        <w:rPr>
          <w:rFonts w:eastAsia="Times New Roman"/>
          <w:bCs/>
          <w:iCs/>
        </w:rPr>
      </w:pPr>
      <w:r w:rsidRPr="005B3363">
        <w:rPr>
          <w:rFonts w:eastAsia="Times New Roman"/>
          <w:bCs/>
          <w:iCs/>
        </w:rPr>
        <w:fldChar w:fldCharType="begin"/>
      </w:r>
      <w:r w:rsidRPr="005B3363">
        <w:rPr>
          <w:rFonts w:eastAsia="Times New Roman"/>
          <w:bCs/>
          <w:iCs/>
        </w:rPr>
        <w:instrText xml:space="preserve"> QUOTE </w:instrText>
      </w:r>
      <w:r w:rsidR="00023053">
        <w:rPr>
          <w:bCs/>
          <w:iCs/>
          <w:noProof/>
          <w:position w:val="-8"/>
        </w:rPr>
        <w:pict w14:anchorId="5443AEB9">
          <v:shape id="_x0000_i1044" type="#_x0000_t75" alt="" style="width:61pt;height:13.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61&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73C45&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A5A69&quot;/&gt;&lt;wsp:rsid wsp:val=&quot;001C40D9&quot;/&gt;&lt;wsp:rsid wsp:val=&quot;001D746F&quot;/&gt;&lt;wsp:rsid wsp:val=&quot;001F4B2C&quot;/&gt;&lt;wsp:rsid wsp:val=&quot;00204643&quot;/&gt;&lt;wsp:rsid wsp:val=&quot;00293C36&quot;/&gt;&lt;wsp:rsid wsp:val=&quot;002A1E7D&quot;/&gt;&lt;wsp:rsid wsp:val=&quot;00345EEA&quot;/&gt;&lt;wsp:rsid wsp:val=&quot;003861F7&quot;/&gt;&lt;wsp:rsid wsp:val=&quot;003B2DFF&quot;/&gt;&lt;wsp:rsid wsp:val=&quot;003E7DF2&quot;/&gt;&lt;wsp:rsid wsp:val=&quot;003F30E5&quot;/&gt;&lt;wsp:rsid wsp:val=&quot;00434061&quot;/&gt;&lt;wsp:rsid wsp:val=&quot;00446088&quot;/&gt;&lt;wsp:rsid wsp:val=&quot;00462BD0&quot;/&gt;&lt;wsp:rsid wsp:val=&quot;004828E9&quot;/&gt;&lt;wsp:rsid wsp:val=&quot;004952EA&quot;/&gt;&lt;wsp:rsid wsp:val=&quot;004E40C3&quot;/&gt;&lt;wsp:rsid wsp:val=&quot;005018C8&quot;/&gt;&lt;wsp:rsid wsp:val=&quot;00514701&quot;/&gt;&lt;wsp:rsid wsp:val=&quot;00570536&quot;/&gt;&lt;wsp:rsid wsp:val=&quot;005A5CF3&quot;/&gt;&lt;wsp:rsid wsp:val=&quot;005B5782&quot;/&gt;&lt;wsp:rsid wsp:val=&quot;005D02EF&quot;/&gt;&lt;wsp:rsid wsp:val=&quot;00646379&quot;/&gt;&lt;wsp:rsid wsp:val=&quot;00663643&quot;/&gt;&lt;wsp:rsid wsp:val=&quot;007436B8&quot;/&gt;&lt;wsp:rsid wsp:val=&quot;007616EC&quot;/&gt;&lt;wsp:rsid wsp:val=&quot;007B5261&quot;/&gt;&lt;wsp:rsid wsp:val=&quot;007C3C20&quot;/&gt;&lt;wsp:rsid wsp:val=&quot;007E329A&quot;/&gt;&lt;wsp:rsid wsp:val=&quot;00864FCD&quot;/&gt;&lt;wsp:rsid wsp:val=&quot;008A34F1&quot;/&gt;&lt;wsp:rsid wsp:val=&quot;008E39EC&quot;/&gt;&lt;wsp:rsid wsp:val=&quot;008E4F63&quot;/&gt;&lt;wsp:rsid wsp:val=&quot;008F2776&quot;/&gt;&lt;wsp:rsid wsp:val=&quot;008F7C25&quot;/&gt;&lt;wsp:rsid wsp:val=&quot;00927607&quot;/&gt;&lt;wsp:rsid wsp:val=&quot;0098076F&quot;/&gt;&lt;wsp:rsid wsp:val=&quot;00992C7D&quot;/&gt;&lt;wsp:rsid wsp:val=&quot;009B64D0&quot;/&gt;&lt;wsp:rsid wsp:val=&quot;00AA1F42&quot;/&gt;&lt;wsp:rsid wsp:val=&quot;00AB3635&quot;/&gt;&lt;wsp:rsid wsp:val=&quot;00B040D2&quot;/&gt;&lt;wsp:rsid wsp:val=&quot;00B06D46&quot;/&gt;&lt;wsp:rsid wsp:val=&quot;00B10EC3&quot;/&gt;&lt;wsp:rsid wsp:val=&quot;00B264E8&quot;/&gt;&lt;wsp:rsid wsp:val=&quot;00B278E2&quot;/&gt;&lt;wsp:rsid wsp:val=&quot;00B640E8&quot;/&gt;&lt;wsp:rsid wsp:val=&quot;00B75DE1&quot;/&gt;&lt;wsp:rsid wsp:val=&quot;00B83F2E&quot;/&gt;&lt;wsp:rsid wsp:val=&quot;00B902B2&quot;/&gt;&lt;wsp:rsid wsp:val=&quot;00BF1F78&quot;/&gt;&lt;wsp:rsid wsp:val=&quot;00C447E1&quot;/&gt;&lt;wsp:rsid wsp:val=&quot;00C86B16&quot;/&gt;&lt;wsp:rsid wsp:val=&quot;00CA3B95&quot;/&gt;&lt;wsp:rsid wsp:val=&quot;00CA4A7A&quot;/&gt;&lt;wsp:rsid wsp:val=&quot;00CC16EC&quot;/&gt;&lt;wsp:rsid wsp:val=&quot;00CD1153&quot;/&gt;&lt;wsp:rsid wsp:val=&quot;00DC1932&quot;/&gt;&lt;wsp:rsid wsp:val=&quot;00DC62EE&quot;/&gt;&lt;wsp:rsid wsp:val=&quot;00E017E4&quot;/&gt;&lt;wsp:rsid wsp:val=&quot;00E467C5&quot;/&gt;&lt;wsp:rsid wsp:val=&quot;00E96E10&quot;/&gt;&lt;wsp:rsid wsp:val=&quot;00EA7990&quot;/&gt;&lt;wsp:rsid wsp:val=&quot;00EC7B40&quot;/&gt;&lt;wsp:rsid wsp:val=&quot;00ED2E01&quot;/&gt;&lt;wsp:rsid wsp:val=&quot;00F079D4&quot;/&gt;&lt;wsp:rsid wsp:val=&quot;00F52B54&quot;/&gt;&lt;wsp:rsid wsp:val=&quot;00F724AE&quot;/&gt;&lt;wsp:rsid wsp:val=&quot;00FB2FD3&quot;/&gt;&lt;wsp:rsid wsp:val=&quot;00FD43E6&quot;/&gt;&lt;wsp:rsid wsp:val=&quot;00FD7A8B&quot;/&gt;&lt;wsp:rsid wsp:val=&quot;00FE5B15&quot;/&gt;&lt;wsp:rsid wsp:val=&quot;00FE6A52&quot;/&gt;&lt;/wsp:rsids&gt;&lt;/w:docPr&gt;&lt;w:body&gt;&lt;wx:sect&gt;&lt;w:p wsp:rsidR=&quot;00000000&quot; wsp:rsidRDefault=&quot;00992C7D&quot; wsp:rsidP=&quot;00992C7D&quot;&gt;&lt;m:oMathPara&gt;&lt;m:oMath&gt;&lt;m:sSub&gt;&lt;m:sSubPr&gt;&lt;m:ctrlPr&gt;&lt;w:rPr&gt;&lt;w:rFonts w:ascii=&quot;Cambria Math&quot; w:fareast=&quot;Calibri&quot; w:h-ansi=&quot;Cambria Math&quot;/&gt;&lt;wx:font wx:val=&quot;Cambria Math&quot;/&gt;&lt;w:b/&gt;&lt;w:b-cs/&gt;&lt;w:i/&gt;&lt;w:sz-cs w:val=&quot;22&quot;/&gt;&lt;w:lang w:fareast=&quot;KO&quot;/&gt;&lt;/w:rPr&gt;&lt;/m:ctrlPr&gt;&lt;/m:sSubPr&gt;&lt;m:e&gt;&lt;m:r&gt;&lt;m:rPr&gt;&lt;m:sty m:val=&quot;bi&quot;/&gt;&lt;/m:rPr&gt;&lt;w:rPr&gt;&lt;w:rFonts w:ascii=&quot;Cambria Math&quot; w:fareast=&quot;Calibri&quot; w:h-ansi=&quot;Cambria Math&quot;/&gt;&lt;wx:font wx:val=&quot;Cambria Math&quot;/&gt;&lt;w:b/&gt;&lt;w:i/&gt;&lt;w:sz-cs w:val=&quot;22&quot;/&gt;&lt;w:lang w:fareast=&quot;KO&quot;/&gt;&lt;/w:rPr&gt;&lt;m:t&gt;N&lt;/m:t&gt;&lt;/m:r&gt;&lt;/m:e&gt;&lt;m:sub&gt;&lt;m:r&gt;&lt;m:rPr&gt;&lt;m:sty m:val=&quot;bi&quot;/&gt;&lt;/m:rPr&gt;&lt;w:rPr&gt;&lt;w:rFonts w:ascii=&quot;Cambria Math&quot; w:fareast=&quot;Calibri&quot; w:h-ansi=&quot;Cambria Math&quot;/&gt;&lt;wx:font wx:val=&quot;Cambria Math&quot;/&gt;&lt;w:b/&gt;&lt;w:i/&gt;&lt;w:sz-cs w:val=&quot;22&quot;/&gt;&lt;w:lang w:fareast=&quot;KO&quot;/&gt;&lt;/w:rPr&gt;&lt;m:t&gt;TA&lt;/m:t&gt;&lt;/m:r&gt;&lt;m:r&gt;&lt;m:rPr&gt;&lt;m:sty m:val=&quot;bi&quot;/&gt;&lt;/m:rPr&gt;&lt;w:rPr&gt;&lt;w:rFonts w:ascii=&quot;Cambria Math&quot; w:fareast=&quot;Calibri&quot; w:h-ansi=&quot;Cambria Math&quot;/&gt;&lt;wx:font wx:val=&quot;Cambria Math&quot;/&gt;&lt;w:b/&gt;&lt;w:i/&gt;&lt;w:sz-cs w:val=&quot;22&quot;/&gt;&lt;w:lang w:val=&quot;EN-US&quot; w:fareast=&quot;KO&quot;/&gt;&lt;/w:rPr&gt;&lt;m:t&gt;,&lt;/m:t&gt;&lt;/m:r&gt;&lt;m:r&gt;&lt;m:rPr&gt;&lt;m:sty m:val=&quot;bi&quot;/&gt;&lt;/m:rPr&gt;&lt;w:rPr&gt;&lt;w:rFonts w:ascii=&quot;Cambria Math&quot; w:fareast=&quot;Calibri&quot; w:h-ansi=&quot;Cambria Math&quot;/&gt;&lt;wx:font wx:val=&quot;Cambria Math&quot;/&gt;&lt;w:b/&gt;&lt;w:i/&gt;&lt;w:sz-cs w:val=&quot;22&quot;/&gt;&lt;w:lang w:fareast=&quot;KO&quot;/&gt;&lt;/w:rPr&gt;&lt;m:t&gt;UE&lt;/m:t&gt;&lt;/m:r&gt;&lt;m:r&gt;&lt;m:rPr&gt;&lt;m:sty m:val=&quot;bi&quot;/&gt;&lt;/m:rPr&gt;&lt;w:rPr&gt;&lt;w:rFonts w:ascii=&quot;Cambria Math&quot; w:fareast=&quot;Calibri&quot; w:h-ansi=&quot;Cambria Math&quot;/&gt;&lt;wx:font wx:val=&quot;Cambria Math&quot;/&gt;&lt;w:b/&gt;&lt;w:i/&gt;&lt;w:sz-cs w:val=&quot;22&quot;/&gt;&lt;w:lang w:val=&quot;EN-US&quot; w:fareast=&quot;KO&quot;/&gt;&lt;/w:rPr&gt;&lt;m:t&gt;-&lt;/m:t&gt;&lt;/m:r&gt;&lt;m:r&gt;&lt;m:rPr&gt;&lt;m:sty m:val=&quot;bi&quot;/&gt;&lt;/m:rPr&gt;&lt;w:rPr&gt;&lt;w:rFonts w:ascii=&quot;Cambria Math&quot; w:fareast=&quot;Calibri&quot; w:h-ansi=&quot;Cambria Math&quot;/&gt;&lt;wx:font wx:val=&quot;Cambria Math&quot;/&gt;&lt;w:b/&gt;&lt;w:i/&gt;&lt;w:sz-cs w:val=&quot;22&quot;/&gt;&lt;w:lang w:fareast=&quot;KO&quot;/&gt;&lt;/w:rPr&gt;&lt;m:t&gt;specifi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5B3363">
        <w:rPr>
          <w:rFonts w:eastAsia="Times New Roman"/>
          <w:bCs/>
          <w:iCs/>
        </w:rPr>
        <w:instrText xml:space="preserve"> </w:instrText>
      </w:r>
      <w:r w:rsidRPr="005B3363">
        <w:rPr>
          <w:rFonts w:eastAsia="Times New Roman"/>
          <w:bCs/>
          <w:iCs/>
        </w:rPr>
        <w:fldChar w:fldCharType="separate"/>
      </w:r>
      <w:r w:rsidR="00023053">
        <w:rPr>
          <w:bCs/>
          <w:iCs/>
          <w:noProof/>
          <w:position w:val="-8"/>
        </w:rPr>
        <w:pict w14:anchorId="0D1069A0">
          <v:shape id="_x0000_i1043" type="#_x0000_t75" alt="" style="width:61pt;height:13.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61&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73C45&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A5A69&quot;/&gt;&lt;wsp:rsid wsp:val=&quot;001C40D9&quot;/&gt;&lt;wsp:rsid wsp:val=&quot;001D746F&quot;/&gt;&lt;wsp:rsid wsp:val=&quot;001F4B2C&quot;/&gt;&lt;wsp:rsid wsp:val=&quot;00204643&quot;/&gt;&lt;wsp:rsid wsp:val=&quot;00293C36&quot;/&gt;&lt;wsp:rsid wsp:val=&quot;002A1E7D&quot;/&gt;&lt;wsp:rsid wsp:val=&quot;00345EEA&quot;/&gt;&lt;wsp:rsid wsp:val=&quot;003861F7&quot;/&gt;&lt;wsp:rsid wsp:val=&quot;003B2DFF&quot;/&gt;&lt;wsp:rsid wsp:val=&quot;003E7DF2&quot;/&gt;&lt;wsp:rsid wsp:val=&quot;003F30E5&quot;/&gt;&lt;wsp:rsid wsp:val=&quot;00434061&quot;/&gt;&lt;wsp:rsid wsp:val=&quot;00446088&quot;/&gt;&lt;wsp:rsid wsp:val=&quot;00462BD0&quot;/&gt;&lt;wsp:rsid wsp:val=&quot;004828E9&quot;/&gt;&lt;wsp:rsid wsp:val=&quot;004952EA&quot;/&gt;&lt;wsp:rsid wsp:val=&quot;004E40C3&quot;/&gt;&lt;wsp:rsid wsp:val=&quot;005018C8&quot;/&gt;&lt;wsp:rsid wsp:val=&quot;00514701&quot;/&gt;&lt;wsp:rsid wsp:val=&quot;00570536&quot;/&gt;&lt;wsp:rsid wsp:val=&quot;005A5CF3&quot;/&gt;&lt;wsp:rsid wsp:val=&quot;005B5782&quot;/&gt;&lt;wsp:rsid wsp:val=&quot;005D02EF&quot;/&gt;&lt;wsp:rsid wsp:val=&quot;00646379&quot;/&gt;&lt;wsp:rsid wsp:val=&quot;00663643&quot;/&gt;&lt;wsp:rsid wsp:val=&quot;007436B8&quot;/&gt;&lt;wsp:rsid wsp:val=&quot;007616EC&quot;/&gt;&lt;wsp:rsid wsp:val=&quot;007B5261&quot;/&gt;&lt;wsp:rsid wsp:val=&quot;007C3C20&quot;/&gt;&lt;wsp:rsid wsp:val=&quot;007E329A&quot;/&gt;&lt;wsp:rsid wsp:val=&quot;00864FCD&quot;/&gt;&lt;wsp:rsid wsp:val=&quot;008A34F1&quot;/&gt;&lt;wsp:rsid wsp:val=&quot;008E39EC&quot;/&gt;&lt;wsp:rsid wsp:val=&quot;008E4F63&quot;/&gt;&lt;wsp:rsid wsp:val=&quot;008F2776&quot;/&gt;&lt;wsp:rsid wsp:val=&quot;008F7C25&quot;/&gt;&lt;wsp:rsid wsp:val=&quot;00927607&quot;/&gt;&lt;wsp:rsid wsp:val=&quot;0098076F&quot;/&gt;&lt;wsp:rsid wsp:val=&quot;00992C7D&quot;/&gt;&lt;wsp:rsid wsp:val=&quot;009B64D0&quot;/&gt;&lt;wsp:rsid wsp:val=&quot;00AA1F42&quot;/&gt;&lt;wsp:rsid wsp:val=&quot;00AB3635&quot;/&gt;&lt;wsp:rsid wsp:val=&quot;00B040D2&quot;/&gt;&lt;wsp:rsid wsp:val=&quot;00B06D46&quot;/&gt;&lt;wsp:rsid wsp:val=&quot;00B10EC3&quot;/&gt;&lt;wsp:rsid wsp:val=&quot;00B264E8&quot;/&gt;&lt;wsp:rsid wsp:val=&quot;00B278E2&quot;/&gt;&lt;wsp:rsid wsp:val=&quot;00B640E8&quot;/&gt;&lt;wsp:rsid wsp:val=&quot;00B75DE1&quot;/&gt;&lt;wsp:rsid wsp:val=&quot;00B83F2E&quot;/&gt;&lt;wsp:rsid wsp:val=&quot;00B902B2&quot;/&gt;&lt;wsp:rsid wsp:val=&quot;00BF1F78&quot;/&gt;&lt;wsp:rsid wsp:val=&quot;00C447E1&quot;/&gt;&lt;wsp:rsid wsp:val=&quot;00C86B16&quot;/&gt;&lt;wsp:rsid wsp:val=&quot;00CA3B95&quot;/&gt;&lt;wsp:rsid wsp:val=&quot;00CA4A7A&quot;/&gt;&lt;wsp:rsid wsp:val=&quot;00CC16EC&quot;/&gt;&lt;wsp:rsid wsp:val=&quot;00CD1153&quot;/&gt;&lt;wsp:rsid wsp:val=&quot;00DC1932&quot;/&gt;&lt;wsp:rsid wsp:val=&quot;00DC62EE&quot;/&gt;&lt;wsp:rsid wsp:val=&quot;00E017E4&quot;/&gt;&lt;wsp:rsid wsp:val=&quot;00E467C5&quot;/&gt;&lt;wsp:rsid wsp:val=&quot;00E96E10&quot;/&gt;&lt;wsp:rsid wsp:val=&quot;00EA7990&quot;/&gt;&lt;wsp:rsid wsp:val=&quot;00EC7B40&quot;/&gt;&lt;wsp:rsid wsp:val=&quot;00ED2E01&quot;/&gt;&lt;wsp:rsid wsp:val=&quot;00F079D4&quot;/&gt;&lt;wsp:rsid wsp:val=&quot;00F52B54&quot;/&gt;&lt;wsp:rsid wsp:val=&quot;00F724AE&quot;/&gt;&lt;wsp:rsid wsp:val=&quot;00FB2FD3&quot;/&gt;&lt;wsp:rsid wsp:val=&quot;00FD43E6&quot;/&gt;&lt;wsp:rsid wsp:val=&quot;00FD7A8B&quot;/&gt;&lt;wsp:rsid wsp:val=&quot;00FE5B15&quot;/&gt;&lt;wsp:rsid wsp:val=&quot;00FE6A52&quot;/&gt;&lt;/wsp:rsids&gt;&lt;/w:docPr&gt;&lt;w:body&gt;&lt;wx:sect&gt;&lt;w:p wsp:rsidR=&quot;00000000&quot; wsp:rsidRDefault=&quot;00992C7D&quot; wsp:rsidP=&quot;00992C7D&quot;&gt;&lt;m:oMathPara&gt;&lt;m:oMath&gt;&lt;m:sSub&gt;&lt;m:sSubPr&gt;&lt;m:ctrlPr&gt;&lt;w:rPr&gt;&lt;w:rFonts w:ascii=&quot;Cambria Math&quot; w:fareast=&quot;Calibri&quot; w:h-ansi=&quot;Cambria Math&quot;/&gt;&lt;wx:font wx:val=&quot;Cambria Math&quot;/&gt;&lt;w:b/&gt;&lt;w:b-cs/&gt;&lt;w:i/&gt;&lt;w:sz-cs w:val=&quot;22&quot;/&gt;&lt;w:lang w:fareast=&quot;KO&quot;/&gt;&lt;/w:rPr&gt;&lt;/m:ctrlPr&gt;&lt;/m:sSubPr&gt;&lt;m:e&gt;&lt;m:r&gt;&lt;m:rPr&gt;&lt;m:sty m:val=&quot;bi&quot;/&gt;&lt;/m:rPr&gt;&lt;w:rPr&gt;&lt;w:rFonts w:ascii=&quot;Cambria Math&quot; w:fareast=&quot;Calibri&quot; w:h-ansi=&quot;Cambria Math&quot;/&gt;&lt;wx:font wx:val=&quot;Cambria Math&quot;/&gt;&lt;w:b/&gt;&lt;w:i/&gt;&lt;w:sz-cs w:val=&quot;22&quot;/&gt;&lt;w:lang w:fareast=&quot;KO&quot;/&gt;&lt;/w:rPr&gt;&lt;m:t&gt;N&lt;/m:t&gt;&lt;/m:r&gt;&lt;/m:e&gt;&lt;m:sub&gt;&lt;m:r&gt;&lt;m:rPr&gt;&lt;m:sty m:val=&quot;bi&quot;/&gt;&lt;/m:rPr&gt;&lt;w:rPr&gt;&lt;w:rFonts w:ascii=&quot;Cambria Math&quot; w:fareast=&quot;Calibri&quot; w:h-ansi=&quot;Cambria Math&quot;/&gt;&lt;wx:font wx:val=&quot;Cambria Math&quot;/&gt;&lt;w:b/&gt;&lt;w:i/&gt;&lt;w:sz-cs w:val=&quot;22&quot;/&gt;&lt;w:lang w:fareast=&quot;KO&quot;/&gt;&lt;/w:rPr&gt;&lt;m:t&gt;TA&lt;/m:t&gt;&lt;/m:r&gt;&lt;m:r&gt;&lt;m:rPr&gt;&lt;m:sty m:val=&quot;bi&quot;/&gt;&lt;/m:rPr&gt;&lt;w:rPr&gt;&lt;w:rFonts w:ascii=&quot;Cambria Math&quot; w:fareast=&quot;Calibri&quot; w:h-ansi=&quot;Cambria Math&quot;/&gt;&lt;wx:font wx:val=&quot;Cambria Math&quot;/&gt;&lt;w:b/&gt;&lt;w:i/&gt;&lt;w:sz-cs w:val=&quot;22&quot;/&gt;&lt;w:lang w:val=&quot;EN-US&quot; w:fareast=&quot;KO&quot;/&gt;&lt;/w:rPr&gt;&lt;m:t&gt;,&lt;/m:t&gt;&lt;/m:r&gt;&lt;m:r&gt;&lt;m:rPr&gt;&lt;m:sty m:val=&quot;bi&quot;/&gt;&lt;/m:rPr&gt;&lt;w:rPr&gt;&lt;w:rFonts w:ascii=&quot;Cambria Math&quot; w:fareast=&quot;Calibri&quot; w:h-ansi=&quot;Cambria Math&quot;/&gt;&lt;wx:font wx:val=&quot;Cambria Math&quot;/&gt;&lt;w:b/&gt;&lt;w:i/&gt;&lt;w:sz-cs w:val=&quot;22&quot;/&gt;&lt;w:lang w:fareast=&quot;KO&quot;/&gt;&lt;/w:rPr&gt;&lt;m:t&gt;UE&lt;/m:t&gt;&lt;/m:r&gt;&lt;m:r&gt;&lt;m:rPr&gt;&lt;m:sty m:val=&quot;bi&quot;/&gt;&lt;/m:rPr&gt;&lt;w:rPr&gt;&lt;w:rFonts w:ascii=&quot;Cambria Math&quot; w:fareast=&quot;Calibri&quot; w:h-ansi=&quot;Cambria Math&quot;/&gt;&lt;wx:font wx:val=&quot;Cambria Math&quot;/&gt;&lt;w:b/&gt;&lt;w:i/&gt;&lt;w:sz-cs w:val=&quot;22&quot;/&gt;&lt;w:lang w:val=&quot;EN-US&quot; w:fareast=&quot;KO&quot;/&gt;&lt;/w:rPr&gt;&lt;m:t&gt;-&lt;/m:t&gt;&lt;/m:r&gt;&lt;m:r&gt;&lt;m:rPr&gt;&lt;m:sty m:val=&quot;bi&quot;/&gt;&lt;/m:rPr&gt;&lt;w:rPr&gt;&lt;w:rFonts w:ascii=&quot;Cambria Math&quot; w:fareast=&quot;Calibri&quot; w:h-ansi=&quot;Cambria Math&quot;/&gt;&lt;wx:font wx:val=&quot;Cambria Math&quot;/&gt;&lt;w:b/&gt;&lt;w:i/&gt;&lt;w:sz-cs w:val=&quot;22&quot;/&gt;&lt;w:lang w:fareast=&quot;KO&quot;/&gt;&lt;/w:rPr&gt;&lt;m:t&gt;specifi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5B3363">
        <w:rPr>
          <w:rFonts w:eastAsia="Times New Roman"/>
          <w:bCs/>
          <w:iCs/>
        </w:rPr>
        <w:fldChar w:fldCharType="end"/>
      </w:r>
      <w:r w:rsidRPr="005B3363">
        <w:rPr>
          <w:rFonts w:eastAsia="Times New Roman"/>
          <w:bCs/>
          <w:iCs/>
        </w:rPr>
        <w:t>  is UE self-estimated TA to pre-compensate for the service link delay.</w:t>
      </w:r>
    </w:p>
    <w:p w14:paraId="2CD9A46D" w14:textId="040411E6" w:rsidR="005B3363" w:rsidRPr="005B3363" w:rsidRDefault="005B3363" w:rsidP="005A1670">
      <w:pPr>
        <w:numPr>
          <w:ilvl w:val="0"/>
          <w:numId w:val="14"/>
        </w:numPr>
        <w:tabs>
          <w:tab w:val="clear" w:pos="720"/>
          <w:tab w:val="num" w:pos="1288"/>
        </w:tabs>
        <w:ind w:left="1288"/>
        <w:jc w:val="both"/>
        <w:rPr>
          <w:rFonts w:eastAsia="Times New Roman"/>
          <w:bCs/>
          <w:iCs/>
        </w:rPr>
      </w:pPr>
      <w:r w:rsidRPr="005B3363">
        <w:rPr>
          <w:rStyle w:val="apple-converted-space"/>
          <w:rFonts w:eastAsia="Times New Roman"/>
          <w:bCs/>
          <w:iCs/>
        </w:rPr>
        <w:fldChar w:fldCharType="begin"/>
      </w:r>
      <w:r w:rsidRPr="005B3363">
        <w:rPr>
          <w:rStyle w:val="apple-converted-space"/>
          <w:rFonts w:eastAsia="Times New Roman"/>
          <w:bCs/>
          <w:iCs/>
        </w:rPr>
        <w:instrText xml:space="preserve"> QUOTE </w:instrText>
      </w:r>
      <w:r w:rsidR="00023053">
        <w:rPr>
          <w:bCs/>
          <w:iCs/>
          <w:noProof/>
          <w:position w:val="-6"/>
        </w:rPr>
        <w:pict w14:anchorId="7839F662">
          <v:shape id="_x0000_i1042" type="#_x0000_t75" alt="" style="width:47.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61&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73C45&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A5A69&quot;/&gt;&lt;wsp:rsid wsp:val=&quot;001C40D9&quot;/&gt;&lt;wsp:rsid wsp:val=&quot;001D746F&quot;/&gt;&lt;wsp:rsid wsp:val=&quot;001F4B2C&quot;/&gt;&lt;wsp:rsid wsp:val=&quot;00204643&quot;/&gt;&lt;wsp:rsid wsp:val=&quot;00293C36&quot;/&gt;&lt;wsp:rsid wsp:val=&quot;002A1E7D&quot;/&gt;&lt;wsp:rsid wsp:val=&quot;00345EEA&quot;/&gt;&lt;wsp:rsid wsp:val=&quot;003861F7&quot;/&gt;&lt;wsp:rsid wsp:val=&quot;003B2DFF&quot;/&gt;&lt;wsp:rsid wsp:val=&quot;003E7DF2&quot;/&gt;&lt;wsp:rsid wsp:val=&quot;003F30E5&quot;/&gt;&lt;wsp:rsid wsp:val=&quot;00434061&quot;/&gt;&lt;wsp:rsid wsp:val=&quot;00446088&quot;/&gt;&lt;wsp:rsid wsp:val=&quot;00462BD0&quot;/&gt;&lt;wsp:rsid wsp:val=&quot;004828E9&quot;/&gt;&lt;wsp:rsid wsp:val=&quot;004952EA&quot;/&gt;&lt;wsp:rsid wsp:val=&quot;004E40C3&quot;/&gt;&lt;wsp:rsid wsp:val=&quot;005018C8&quot;/&gt;&lt;wsp:rsid wsp:val=&quot;00514701&quot;/&gt;&lt;wsp:rsid wsp:val=&quot;00570536&quot;/&gt;&lt;wsp:rsid wsp:val=&quot;005A5CF3&quot;/&gt;&lt;wsp:rsid wsp:val=&quot;005B5782&quot;/&gt;&lt;wsp:rsid wsp:val=&quot;005D02EF&quot;/&gt;&lt;wsp:rsid wsp:val=&quot;00646379&quot;/&gt;&lt;wsp:rsid wsp:val=&quot;00663643&quot;/&gt;&lt;wsp:rsid wsp:val=&quot;006C1E0A&quot;/&gt;&lt;wsp:rsid wsp:val=&quot;007436B8&quot;/&gt;&lt;wsp:rsid wsp:val=&quot;007616EC&quot;/&gt;&lt;wsp:rsid wsp:val=&quot;007B5261&quot;/&gt;&lt;wsp:rsid wsp:val=&quot;007C3C20&quot;/&gt;&lt;wsp:rsid wsp:val=&quot;007E329A&quot;/&gt;&lt;wsp:rsid wsp:val=&quot;00864FCD&quot;/&gt;&lt;wsp:rsid wsp:val=&quot;008A34F1&quot;/&gt;&lt;wsp:rsid wsp:val=&quot;008E39EC&quot;/&gt;&lt;wsp:rsid wsp:val=&quot;008E4F63&quot;/&gt;&lt;wsp:rsid wsp:val=&quot;008F2776&quot;/&gt;&lt;wsp:rsid wsp:val=&quot;008F7C25&quot;/&gt;&lt;wsp:rsid wsp:val=&quot;00927607&quot;/&gt;&lt;wsp:rsid wsp:val=&quot;0098076F&quot;/&gt;&lt;wsp:rsid wsp:val=&quot;009B64D0&quot;/&gt;&lt;wsp:rsid wsp:val=&quot;00AA1F42&quot;/&gt;&lt;wsp:rsid wsp:val=&quot;00AB3635&quot;/&gt;&lt;wsp:rsid wsp:val=&quot;00B040D2&quot;/&gt;&lt;wsp:rsid wsp:val=&quot;00B06D46&quot;/&gt;&lt;wsp:rsid wsp:val=&quot;00B10EC3&quot;/&gt;&lt;wsp:rsid wsp:val=&quot;00B264E8&quot;/&gt;&lt;wsp:rsid wsp:val=&quot;00B278E2&quot;/&gt;&lt;wsp:rsid wsp:val=&quot;00B640E8&quot;/&gt;&lt;wsp:rsid wsp:val=&quot;00B75DE1&quot;/&gt;&lt;wsp:rsid wsp:val=&quot;00B83F2E&quot;/&gt;&lt;wsp:rsid wsp:val=&quot;00B902B2&quot;/&gt;&lt;wsp:rsid wsp:val=&quot;00BF1F78&quot;/&gt;&lt;wsp:rsid wsp:val=&quot;00C447E1&quot;/&gt;&lt;wsp:rsid wsp:val=&quot;00C86B16&quot;/&gt;&lt;wsp:rsid wsp:val=&quot;00CA3B95&quot;/&gt;&lt;wsp:rsid wsp:val=&quot;00CA4A7A&quot;/&gt;&lt;wsp:rsid wsp:val=&quot;00CC16EC&quot;/&gt;&lt;wsp:rsid wsp:val=&quot;00CD1153&quot;/&gt;&lt;wsp:rsid wsp:val=&quot;00DC1932&quot;/&gt;&lt;wsp:rsid wsp:val=&quot;00DC62EE&quot;/&gt;&lt;wsp:rsid wsp:val=&quot;00E017E4&quot;/&gt;&lt;wsp:rsid wsp:val=&quot;00E467C5&quot;/&gt;&lt;wsp:rsid wsp:val=&quot;00E96E10&quot;/&gt;&lt;wsp:rsid wsp:val=&quot;00EA7990&quot;/&gt;&lt;wsp:rsid wsp:val=&quot;00EC7B40&quot;/&gt;&lt;wsp:rsid wsp:val=&quot;00ED2E01&quot;/&gt;&lt;wsp:rsid wsp:val=&quot;00F079D4&quot;/&gt;&lt;wsp:rsid wsp:val=&quot;00F52B54&quot;/&gt;&lt;wsp:rsid wsp:val=&quot;00F724AE&quot;/&gt;&lt;wsp:rsid wsp:val=&quot;00FB2FD3&quot;/&gt;&lt;wsp:rsid wsp:val=&quot;00FD43E6&quot;/&gt;&lt;wsp:rsid wsp:val=&quot;00FD7A8B&quot;/&gt;&lt;wsp:rsid wsp:val=&quot;00FE5B15&quot;/&gt;&lt;wsp:rsid wsp:val=&quot;00FE6A52&quot;/&gt;&lt;/wsp:rsids&gt;&lt;/w:docPr&gt;&lt;w:body&gt;&lt;wx:sect&gt;&lt;w:p wsp:rsidR=&quot;00000000&quot; wsp:rsidRDefault=&quot;006C1E0A&quot; wsp:rsidP=&quot;006C1E0A&quot;&gt;&lt;m:oMathPara&gt;&lt;m:oMath&gt;&lt;m:sSub&gt;&lt;m:sSubPr&gt;&lt;m:ctrlPr&gt;&lt;w:rPr&gt;&lt;w:rFonts w:ascii=&quot;Cambria Math&quot; w:fareast=&quot;Calibri&quot; w:h-ansi=&quot;Cambria Math&quot;/&gt;&lt;wx:font wx:val=&quot;Cambria Math&quot;/&gt;&lt;w:b/&gt;&lt;w:b-cs/&gt;&lt;w:i/&gt;&lt;w:sz-cs w:val=&quot;22&quot;/&gt;&lt;w:lang w:fareast=&quot;KO&quot;/&gt;&lt;/w:rPr&gt;&lt;/m:ctrlPr&gt;&lt;/m:sSubPr&gt;&lt;m:e&gt;&lt;m:r&gt;&lt;m:rPr&gt;&lt;m:sty m:val=&quot;bi&quot;/&gt;&lt;/m:rPr&gt;&lt;w:rPr&gt;&lt;w:rFonts w:ascii=&quot;Cambria Math&quot; w:fareast=&quot;Calibri&quot; w:h-ansi=&quot;Cambria Math&quot;/&gt;&lt;wx:font wx:val=&quot;Cambria Math&quot;/&gt;&lt;w:b/&gt;&lt;w:i/&gt;&lt;w:sz-cs w:val=&quot;22&quot;/&gt;&lt;w:lang w:fareast=&quot;KO&quot;/&gt;&lt;/w:rPr&gt;&lt;m:t&gt;N&lt;/m:t&gt;&lt;/m:r&gt;&lt;/m:e&gt;&lt;m:sub&gt;&lt;m:r&gt;&lt;m:rPr&gt;&lt;m:sty m:val=&quot;bi&quot;/&gt;&lt;/m:rPr&gt;&lt;w:rPr&gt;&lt;w:rFonts w:ascii=&quot;Cambria Math&quot; w:fareast=&quot;Calibri&quot; w:h-ansi=&quot;Cambria Math&quot;/&gt;&lt;wx:font wx:val=&quot;Cambria Math&quot;/&gt;&lt;w:b/&gt;&lt;w:i/&gt;&lt;w:sz-cs w:val=&quot;22&quot;/&gt;&lt;w:lang w:fareast=&quot;KO&quot;/&gt;&lt;/w:rPr&gt;&lt;m:t&gt;TA&lt;/m:t&gt;&lt;/m:r&gt;&lt;m:r&gt;&lt;m:rPr&gt;&lt;m:sty m:val=&quot;bi&quot;/&gt;&lt;/m:rPr&gt;&lt;w:rPr&gt;&lt;w:rFonts w:ascii=&quot;Cambria Math&quot; w:fareast=&quot;Calibri&quot; w:h-ansi=&quot;Cambria Math&quot;/&gt;&lt;wx:font wx:val=&quot;Cambria Math&quot;/&gt;&lt;w:b/&gt;&lt;w:i/&gt;&lt;w:sz-cs w:val=&quot;22&quot;/&gt;&lt;w:lang w:val=&quot;EN-US&quot; w:fareast=&quot;KO&quot;/&gt;&lt;/w:rPr&gt;&lt;m:t&gt;,&lt;/m:t&gt;&lt;/m:r&gt;&lt;m:r&gt;&lt;m:rPr&gt;&lt;m:sty m:val=&quot;bi&quot;/&gt;&lt;/m:rPr&gt;&lt;w:rPr&gt;&lt;w:rFonts w:ascii=&quot;Cambria Math&quot; w:fareast=&quot;Calibri&quot; w:h-ansi=&quot;Cambria Math&quot;/&gt;&lt;wx:font wx:val=&quot;Cambria Math&quot;/&gt;&lt;w:b/&gt;&lt;w:i/&gt;&lt;w:sz-cs w:val=&quot;22&quot;/&gt;&lt;w:lang w:fareast=&quot;KO&quot;/&gt;&lt;/w:rPr&gt;&lt;m:t&gt;comm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5B3363">
        <w:rPr>
          <w:rStyle w:val="apple-converted-space"/>
          <w:rFonts w:eastAsia="Times New Roman"/>
          <w:bCs/>
          <w:iCs/>
        </w:rPr>
        <w:instrText xml:space="preserve"> </w:instrText>
      </w:r>
      <w:r w:rsidRPr="005B3363">
        <w:rPr>
          <w:rStyle w:val="apple-converted-space"/>
          <w:rFonts w:eastAsia="Times New Roman"/>
          <w:bCs/>
          <w:iCs/>
        </w:rPr>
        <w:fldChar w:fldCharType="separate"/>
      </w:r>
      <w:r w:rsidR="00023053">
        <w:rPr>
          <w:bCs/>
          <w:iCs/>
          <w:noProof/>
          <w:position w:val="-6"/>
        </w:rPr>
        <w:pict w14:anchorId="3C094179">
          <v:shape id="_x0000_i1041" type="#_x0000_t75" alt="" style="width:47.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61&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73C45&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A5A69&quot;/&gt;&lt;wsp:rsid wsp:val=&quot;001C40D9&quot;/&gt;&lt;wsp:rsid wsp:val=&quot;001D746F&quot;/&gt;&lt;wsp:rsid wsp:val=&quot;001F4B2C&quot;/&gt;&lt;wsp:rsid wsp:val=&quot;00204643&quot;/&gt;&lt;wsp:rsid wsp:val=&quot;00293C36&quot;/&gt;&lt;wsp:rsid wsp:val=&quot;002A1E7D&quot;/&gt;&lt;wsp:rsid wsp:val=&quot;00345EEA&quot;/&gt;&lt;wsp:rsid wsp:val=&quot;003861F7&quot;/&gt;&lt;wsp:rsid wsp:val=&quot;003B2DFF&quot;/&gt;&lt;wsp:rsid wsp:val=&quot;003E7DF2&quot;/&gt;&lt;wsp:rsid wsp:val=&quot;003F30E5&quot;/&gt;&lt;wsp:rsid wsp:val=&quot;00434061&quot;/&gt;&lt;wsp:rsid wsp:val=&quot;00446088&quot;/&gt;&lt;wsp:rsid wsp:val=&quot;00462BD0&quot;/&gt;&lt;wsp:rsid wsp:val=&quot;004828E9&quot;/&gt;&lt;wsp:rsid wsp:val=&quot;004952EA&quot;/&gt;&lt;wsp:rsid wsp:val=&quot;004E40C3&quot;/&gt;&lt;wsp:rsid wsp:val=&quot;005018C8&quot;/&gt;&lt;wsp:rsid wsp:val=&quot;00514701&quot;/&gt;&lt;wsp:rsid wsp:val=&quot;00570536&quot;/&gt;&lt;wsp:rsid wsp:val=&quot;005A5CF3&quot;/&gt;&lt;wsp:rsid wsp:val=&quot;005B5782&quot;/&gt;&lt;wsp:rsid wsp:val=&quot;005D02EF&quot;/&gt;&lt;wsp:rsid wsp:val=&quot;00646379&quot;/&gt;&lt;wsp:rsid wsp:val=&quot;00663643&quot;/&gt;&lt;wsp:rsid wsp:val=&quot;006C1E0A&quot;/&gt;&lt;wsp:rsid wsp:val=&quot;007436B8&quot;/&gt;&lt;wsp:rsid wsp:val=&quot;007616EC&quot;/&gt;&lt;wsp:rsid wsp:val=&quot;007B5261&quot;/&gt;&lt;wsp:rsid wsp:val=&quot;007C3C20&quot;/&gt;&lt;wsp:rsid wsp:val=&quot;007E329A&quot;/&gt;&lt;wsp:rsid wsp:val=&quot;00864FCD&quot;/&gt;&lt;wsp:rsid wsp:val=&quot;008A34F1&quot;/&gt;&lt;wsp:rsid wsp:val=&quot;008E39EC&quot;/&gt;&lt;wsp:rsid wsp:val=&quot;008E4F63&quot;/&gt;&lt;wsp:rsid wsp:val=&quot;008F2776&quot;/&gt;&lt;wsp:rsid wsp:val=&quot;008F7C25&quot;/&gt;&lt;wsp:rsid wsp:val=&quot;00927607&quot;/&gt;&lt;wsp:rsid wsp:val=&quot;0098076F&quot;/&gt;&lt;wsp:rsid wsp:val=&quot;009B64D0&quot;/&gt;&lt;wsp:rsid wsp:val=&quot;00AA1F42&quot;/&gt;&lt;wsp:rsid wsp:val=&quot;00AB3635&quot;/&gt;&lt;wsp:rsid wsp:val=&quot;00B040D2&quot;/&gt;&lt;wsp:rsid wsp:val=&quot;00B06D46&quot;/&gt;&lt;wsp:rsid wsp:val=&quot;00B10EC3&quot;/&gt;&lt;wsp:rsid wsp:val=&quot;00B264E8&quot;/&gt;&lt;wsp:rsid wsp:val=&quot;00B278E2&quot;/&gt;&lt;wsp:rsid wsp:val=&quot;00B640E8&quot;/&gt;&lt;wsp:rsid wsp:val=&quot;00B75DE1&quot;/&gt;&lt;wsp:rsid wsp:val=&quot;00B83F2E&quot;/&gt;&lt;wsp:rsid wsp:val=&quot;00B902B2&quot;/&gt;&lt;wsp:rsid wsp:val=&quot;00BF1F78&quot;/&gt;&lt;wsp:rsid wsp:val=&quot;00C447E1&quot;/&gt;&lt;wsp:rsid wsp:val=&quot;00C86B16&quot;/&gt;&lt;wsp:rsid wsp:val=&quot;00CA3B95&quot;/&gt;&lt;wsp:rsid wsp:val=&quot;00CA4A7A&quot;/&gt;&lt;wsp:rsid wsp:val=&quot;00CC16EC&quot;/&gt;&lt;wsp:rsid wsp:val=&quot;00CD1153&quot;/&gt;&lt;wsp:rsid wsp:val=&quot;00DC1932&quot;/&gt;&lt;wsp:rsid wsp:val=&quot;00DC62EE&quot;/&gt;&lt;wsp:rsid wsp:val=&quot;00E017E4&quot;/&gt;&lt;wsp:rsid wsp:val=&quot;00E467C5&quot;/&gt;&lt;wsp:rsid wsp:val=&quot;00E96E10&quot;/&gt;&lt;wsp:rsid wsp:val=&quot;00EA7990&quot;/&gt;&lt;wsp:rsid wsp:val=&quot;00EC7B40&quot;/&gt;&lt;wsp:rsid wsp:val=&quot;00ED2E01&quot;/&gt;&lt;wsp:rsid wsp:val=&quot;00F079D4&quot;/&gt;&lt;wsp:rsid wsp:val=&quot;00F52B54&quot;/&gt;&lt;wsp:rsid wsp:val=&quot;00F724AE&quot;/&gt;&lt;wsp:rsid wsp:val=&quot;00FB2FD3&quot;/&gt;&lt;wsp:rsid wsp:val=&quot;00FD43E6&quot;/&gt;&lt;wsp:rsid wsp:val=&quot;00FD7A8B&quot;/&gt;&lt;wsp:rsid wsp:val=&quot;00FE5B15&quot;/&gt;&lt;wsp:rsid wsp:val=&quot;00FE6A52&quot;/&gt;&lt;/wsp:rsids&gt;&lt;/w:docPr&gt;&lt;w:body&gt;&lt;wx:sect&gt;&lt;w:p wsp:rsidR=&quot;00000000&quot; wsp:rsidRDefault=&quot;006C1E0A&quot; wsp:rsidP=&quot;006C1E0A&quot;&gt;&lt;m:oMathPara&gt;&lt;m:oMath&gt;&lt;m:sSub&gt;&lt;m:sSubPr&gt;&lt;m:ctrlPr&gt;&lt;w:rPr&gt;&lt;w:rFonts w:ascii=&quot;Cambria Math&quot; w:fareast=&quot;Calibri&quot; w:h-ansi=&quot;Cambria Math&quot;/&gt;&lt;wx:font wx:val=&quot;Cambria Math&quot;/&gt;&lt;w:b/&gt;&lt;w:b-cs/&gt;&lt;w:i/&gt;&lt;w:sz-cs w:val=&quot;22&quot;/&gt;&lt;w:lang w:fareast=&quot;KO&quot;/&gt;&lt;/w:rPr&gt;&lt;/m:ctrlPr&gt;&lt;/m:sSubPr&gt;&lt;m:e&gt;&lt;m:r&gt;&lt;m:rPr&gt;&lt;m:sty m:val=&quot;bi&quot;/&gt;&lt;/m:rPr&gt;&lt;w:rPr&gt;&lt;w:rFonts w:ascii=&quot;Cambria Math&quot; w:fareast=&quot;Calibri&quot; w:h-ansi=&quot;Cambria Math&quot;/&gt;&lt;wx:font wx:val=&quot;Cambria Math&quot;/&gt;&lt;w:b/&gt;&lt;w:i/&gt;&lt;w:sz-cs w:val=&quot;22&quot;/&gt;&lt;w:lang w:fareast=&quot;KO&quot;/&gt;&lt;/w:rPr&gt;&lt;m:t&gt;N&lt;/m:t&gt;&lt;/m:r&gt;&lt;/m:e&gt;&lt;m:sub&gt;&lt;m:r&gt;&lt;m:rPr&gt;&lt;m:sty m:val=&quot;bi&quot;/&gt;&lt;/m:rPr&gt;&lt;w:rPr&gt;&lt;w:rFonts w:ascii=&quot;Cambria Math&quot; w:fareast=&quot;Calibri&quot; w:h-ansi=&quot;Cambria Math&quot;/&gt;&lt;wx:font wx:val=&quot;Cambria Math&quot;/&gt;&lt;w:b/&gt;&lt;w:i/&gt;&lt;w:sz-cs w:val=&quot;22&quot;/&gt;&lt;w:lang w:fareast=&quot;KO&quot;/&gt;&lt;/w:rPr&gt;&lt;m:t&gt;TA&lt;/m:t&gt;&lt;/m:r&gt;&lt;m:r&gt;&lt;m:rPr&gt;&lt;m:sty m:val=&quot;bi&quot;/&gt;&lt;/m:rPr&gt;&lt;w:rPr&gt;&lt;w:rFonts w:ascii=&quot;Cambria Math&quot; w:fareast=&quot;Calibri&quot; w:h-ansi=&quot;Cambria Math&quot;/&gt;&lt;wx:font wx:val=&quot;Cambria Math&quot;/&gt;&lt;w:b/&gt;&lt;w:i/&gt;&lt;w:sz-cs w:val=&quot;22&quot;/&gt;&lt;w:lang w:val=&quot;EN-US&quot; w:fareast=&quot;KO&quot;/&gt;&lt;/w:rPr&gt;&lt;m:t&gt;,&lt;/m:t&gt;&lt;/m:r&gt;&lt;m:r&gt;&lt;m:rPr&gt;&lt;m:sty m:val=&quot;bi&quot;/&gt;&lt;/m:rPr&gt;&lt;w:rPr&gt;&lt;w:rFonts w:ascii=&quot;Cambria Math&quot; w:fareast=&quot;Calibri&quot; w:h-ansi=&quot;Cambria Math&quot;/&gt;&lt;wx:font wx:val=&quot;Cambria Math&quot;/&gt;&lt;w:b/&gt;&lt;w:i/&gt;&lt;w:sz-cs w:val=&quot;22&quot;/&gt;&lt;w:lang w:fareast=&quot;KO&quot;/&gt;&lt;/w:rPr&gt;&lt;m:t&gt;comm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5B3363">
        <w:rPr>
          <w:rStyle w:val="apple-converted-space"/>
          <w:rFonts w:eastAsia="Times New Roman"/>
          <w:bCs/>
          <w:iCs/>
        </w:rPr>
        <w:fldChar w:fldCharType="end"/>
      </w:r>
      <w:r w:rsidRPr="005B3363">
        <w:rPr>
          <w:rStyle w:val="apple-converted-space"/>
          <w:rFonts w:eastAsia="Times New Roman"/>
          <w:bCs/>
          <w:iCs/>
        </w:rPr>
        <w:t> </w:t>
      </w:r>
      <w:r w:rsidRPr="005B3363">
        <w:rPr>
          <w:rFonts w:eastAsia="Times New Roman"/>
          <w:bCs/>
          <w:iCs/>
        </w:rPr>
        <w:t xml:space="preserve">is network-controlled common </w:t>
      </w:r>
      <w:proofErr w:type="gramStart"/>
      <w:r w:rsidRPr="005B3363">
        <w:rPr>
          <w:rFonts w:eastAsia="Times New Roman"/>
          <w:bCs/>
          <w:iCs/>
        </w:rPr>
        <w:t>TA, and</w:t>
      </w:r>
      <w:proofErr w:type="gramEnd"/>
      <w:r w:rsidRPr="005B3363">
        <w:rPr>
          <w:rFonts w:eastAsia="Times New Roman"/>
          <w:bCs/>
          <w:iCs/>
        </w:rPr>
        <w:t xml:space="preserve"> may</w:t>
      </w:r>
      <w:r w:rsidRPr="005B3363">
        <w:rPr>
          <w:rStyle w:val="apple-converted-space"/>
          <w:rFonts w:eastAsia="Times New Roman"/>
          <w:bCs/>
          <w:iCs/>
        </w:rPr>
        <w:t> </w:t>
      </w:r>
      <w:r w:rsidRPr="005B3363">
        <w:rPr>
          <w:rFonts w:eastAsia="Times New Roman"/>
          <w:bCs/>
          <w:iCs/>
        </w:rPr>
        <w:t>include any timing offset considered necessary by the network.</w:t>
      </w:r>
    </w:p>
    <w:p w14:paraId="3485C469" w14:textId="51C12EA4" w:rsidR="005B3363" w:rsidRPr="005B3363" w:rsidRDefault="005B3363" w:rsidP="005A1670">
      <w:pPr>
        <w:numPr>
          <w:ilvl w:val="0"/>
          <w:numId w:val="14"/>
        </w:numPr>
        <w:tabs>
          <w:tab w:val="clear" w:pos="720"/>
          <w:tab w:val="num" w:pos="1288"/>
        </w:tabs>
        <w:ind w:left="1288"/>
        <w:jc w:val="both"/>
        <w:rPr>
          <w:rFonts w:eastAsia="Times New Roman"/>
          <w:bCs/>
          <w:iCs/>
        </w:rPr>
      </w:pPr>
      <w:r w:rsidRPr="005B3363">
        <w:rPr>
          <w:rStyle w:val="apple-converted-space"/>
          <w:rFonts w:eastAsia="Times New Roman"/>
          <w:bCs/>
          <w:iCs/>
        </w:rPr>
        <w:fldChar w:fldCharType="begin"/>
      </w:r>
      <w:r w:rsidRPr="005B3363">
        <w:rPr>
          <w:rStyle w:val="apple-converted-space"/>
          <w:rFonts w:eastAsia="Times New Roman"/>
          <w:bCs/>
          <w:iCs/>
        </w:rPr>
        <w:instrText xml:space="preserve"> QUOTE </w:instrText>
      </w:r>
      <w:r w:rsidR="00023053">
        <w:rPr>
          <w:bCs/>
          <w:iCs/>
          <w:noProof/>
          <w:position w:val="-6"/>
        </w:rPr>
        <w:pict w14:anchorId="25BABA13">
          <v:shape id="_x0000_i1040" type="#_x0000_t75" alt="" style="width:47.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61&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73C45&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A5A69&quot;/&gt;&lt;wsp:rsid wsp:val=&quot;001C40D9&quot;/&gt;&lt;wsp:rsid wsp:val=&quot;001D746F&quot;/&gt;&lt;wsp:rsid wsp:val=&quot;001F4B2C&quot;/&gt;&lt;wsp:rsid wsp:val=&quot;00204643&quot;/&gt;&lt;wsp:rsid wsp:val=&quot;00293C36&quot;/&gt;&lt;wsp:rsid wsp:val=&quot;002A1E7D&quot;/&gt;&lt;wsp:rsid wsp:val=&quot;002E3AB0&quot;/&gt;&lt;wsp:rsid wsp:val=&quot;00345EEA&quot;/&gt;&lt;wsp:rsid wsp:val=&quot;003861F7&quot;/&gt;&lt;wsp:rsid wsp:val=&quot;003B2DFF&quot;/&gt;&lt;wsp:rsid wsp:val=&quot;003E7DF2&quot;/&gt;&lt;wsp:rsid wsp:val=&quot;003F30E5&quot;/&gt;&lt;wsp:rsid wsp:val=&quot;00434061&quot;/&gt;&lt;wsp:rsid wsp:val=&quot;00446088&quot;/&gt;&lt;wsp:rsid wsp:val=&quot;00462BD0&quot;/&gt;&lt;wsp:rsid wsp:val=&quot;004828E9&quot;/&gt;&lt;wsp:rsid wsp:val=&quot;004952EA&quot;/&gt;&lt;wsp:rsid wsp:val=&quot;004E40C3&quot;/&gt;&lt;wsp:rsid wsp:val=&quot;005018C8&quot;/&gt;&lt;wsp:rsid wsp:val=&quot;00514701&quot;/&gt;&lt;wsp:rsid wsp:val=&quot;00570536&quot;/&gt;&lt;wsp:rsid wsp:val=&quot;005A5CF3&quot;/&gt;&lt;wsp:rsid wsp:val=&quot;005B5782&quot;/&gt;&lt;wsp:rsid wsp:val=&quot;005D02EF&quot;/&gt;&lt;wsp:rsid wsp:val=&quot;00646379&quot;/&gt;&lt;wsp:rsid wsp:val=&quot;00663643&quot;/&gt;&lt;wsp:rsid wsp:val=&quot;007436B8&quot;/&gt;&lt;wsp:rsid wsp:val=&quot;007616EC&quot;/&gt;&lt;wsp:rsid wsp:val=&quot;007B5261&quot;/&gt;&lt;wsp:rsid wsp:val=&quot;007C3C20&quot;/&gt;&lt;wsp:rsid wsp:val=&quot;007E329A&quot;/&gt;&lt;wsp:rsid wsp:val=&quot;00864FCD&quot;/&gt;&lt;wsp:rsid wsp:val=&quot;008A34F1&quot;/&gt;&lt;wsp:rsid wsp:val=&quot;008E39EC&quot;/&gt;&lt;wsp:rsid wsp:val=&quot;008E4F63&quot;/&gt;&lt;wsp:rsid wsp:val=&quot;008F2776&quot;/&gt;&lt;wsp:rsid wsp:val=&quot;008F7C25&quot;/&gt;&lt;wsp:rsid wsp:val=&quot;00927607&quot;/&gt;&lt;wsp:rsid wsp:val=&quot;0098076F&quot;/&gt;&lt;wsp:rsid wsp:val=&quot;009B64D0&quot;/&gt;&lt;wsp:rsid wsp:val=&quot;00AA1F42&quot;/&gt;&lt;wsp:rsid wsp:val=&quot;00AB3635&quot;/&gt;&lt;wsp:rsid wsp:val=&quot;00B040D2&quot;/&gt;&lt;wsp:rsid wsp:val=&quot;00B06D46&quot;/&gt;&lt;wsp:rsid wsp:val=&quot;00B10EC3&quot;/&gt;&lt;wsp:rsid wsp:val=&quot;00B264E8&quot;/&gt;&lt;wsp:rsid wsp:val=&quot;00B278E2&quot;/&gt;&lt;wsp:rsid wsp:val=&quot;00B640E8&quot;/&gt;&lt;wsp:rsid wsp:val=&quot;00B75DE1&quot;/&gt;&lt;wsp:rsid wsp:val=&quot;00B83F2E&quot;/&gt;&lt;wsp:rsid wsp:val=&quot;00B902B2&quot;/&gt;&lt;wsp:rsid wsp:val=&quot;00BF1F78&quot;/&gt;&lt;wsp:rsid wsp:val=&quot;00C447E1&quot;/&gt;&lt;wsp:rsid wsp:val=&quot;00C86B16&quot;/&gt;&lt;wsp:rsid wsp:val=&quot;00CA3B95&quot;/&gt;&lt;wsp:rsid wsp:val=&quot;00CA4A7A&quot;/&gt;&lt;wsp:rsid wsp:val=&quot;00CC16EC&quot;/&gt;&lt;wsp:rsid wsp:val=&quot;00CD1153&quot;/&gt;&lt;wsp:rsid wsp:val=&quot;00DC1932&quot;/&gt;&lt;wsp:rsid wsp:val=&quot;00DC62EE&quot;/&gt;&lt;wsp:rsid wsp:val=&quot;00E017E4&quot;/&gt;&lt;wsp:rsid wsp:val=&quot;00E467C5&quot;/&gt;&lt;wsp:rsid wsp:val=&quot;00E96E10&quot;/&gt;&lt;wsp:rsid wsp:val=&quot;00EA7990&quot;/&gt;&lt;wsp:rsid wsp:val=&quot;00EC7B40&quot;/&gt;&lt;wsp:rsid wsp:val=&quot;00ED2E01&quot;/&gt;&lt;wsp:rsid wsp:val=&quot;00F079D4&quot;/&gt;&lt;wsp:rsid wsp:val=&quot;00F52B54&quot;/&gt;&lt;wsp:rsid wsp:val=&quot;00F724AE&quot;/&gt;&lt;wsp:rsid wsp:val=&quot;00FB2FD3&quot;/&gt;&lt;wsp:rsid wsp:val=&quot;00FD43E6&quot;/&gt;&lt;wsp:rsid wsp:val=&quot;00FD7A8B&quot;/&gt;&lt;wsp:rsid wsp:val=&quot;00FE5B15&quot;/&gt;&lt;wsp:rsid wsp:val=&quot;00FE6A52&quot;/&gt;&lt;/wsp:rsids&gt;&lt;/w:docPr&gt;&lt;w:body&gt;&lt;wx:sect&gt;&lt;w:p wsp:rsidR=&quot;00000000&quot; wsp:rsidRDefault=&quot;002E3AB0&quot; wsp:rsidP=&quot;002E3AB0&quot;&gt;&lt;m:oMathPara&gt;&lt;m:oMath&gt;&lt;m:sSub&gt;&lt;m:sSubPr&gt;&lt;m:ctrlPr&gt;&lt;w:rPr&gt;&lt;w:rFonts w:ascii=&quot;Cambria Math&quot; w:fareast=&quot;Calibri&quot; w:h-ansi=&quot;Cambria Math&quot;/&gt;&lt;wx:font wx:val=&quot;Cambria Math&quot;/&gt;&lt;w:b/&gt;&lt;w:b-cs/&gt;&lt;w:i/&gt;&lt;w:sz-cs w:val=&quot;22&quot;/&gt;&lt;w:lang w:fareast=&quot;KO&quot;/&gt;&lt;/w:rPr&gt;&lt;/m:ctrlPr&gt;&lt;/m:sSubPr&gt;&lt;m:e&gt;&lt;m:r&gt;&lt;m:rPr&gt;&lt;m:sty m:val=&quot;bi&quot;/&gt;&lt;/m:rPr&gt;&lt;w:rPr&gt;&lt;w:rFonts w:ascii=&quot;Cambria Math&quot; w:fareast=&quot;Calibri&quot; w:h-ansi=&quot;Cambria Math&quot;/&gt;&lt;wx:font wx:val=&quot;Cambria Math&quot;/&gt;&lt;w:b/&gt;&lt;w:i/&gt;&lt;w:sz-cs w:val=&quot;22&quot;/&gt;&lt;w:lang w:fareast=&quot;KO&quot;/&gt;&lt;/w:rPr&gt;&lt;m:t&gt;N&lt;/m:t&gt;&lt;/m:r&gt;&lt;/m:e&gt;&lt;m:sub&gt;&lt;m:r&gt;&lt;m:rPr&gt;&lt;m:sty m:val=&quot;bi&quot;/&gt;&lt;/m:rPr&gt;&lt;w:rPr&gt;&lt;w:rFonts w:ascii=&quot;Cambria Math&quot; w:fareast=&quot;Calibri&quot; w:h-ansi=&quot;Cambria Math&quot;/&gt;&lt;wx:font wx:val=&quot;Cambria Math&quot;/&gt;&lt;w:b/&gt;&lt;w:i/&gt;&lt;w:sz-cs w:val=&quot;22&quot;/&gt;&lt;w:lang w:fareast=&quot;KO&quot;/&gt;&lt;/w:rPr&gt;&lt;m:t&gt;TA&lt;/m:t&gt;&lt;/m:r&gt;&lt;m:r&gt;&lt;m:rPr&gt;&lt;m:sty m:val=&quot;bi&quot;/&gt;&lt;/m:rPr&gt;&lt;w:rPr&gt;&lt;w:rFonts w:ascii=&quot;Cambria Math&quot; w:fareast=&quot;Calibri&quot; w:h-ansi=&quot;Cambria Math&quot;/&gt;&lt;wx:font wx:val=&quot;Cambria Math&quot;/&gt;&lt;w:b/&gt;&lt;w:i/&gt;&lt;w:sz-cs w:val=&quot;22&quot;/&gt;&lt;w:lang w:val=&quot;EN-US&quot; w:fareast=&quot;KO&quot;/&gt;&lt;/w:rPr&gt;&lt;m:t&gt;,&lt;/m:t&gt;&lt;/m:r&gt;&lt;m:r&gt;&lt;m:rPr&gt;&lt;m:sty m:val=&quot;bi&quot;/&gt;&lt;/m:rPr&gt;&lt;w:rPr&gt;&lt;w:rFonts w:ascii=&quot;Cambria Math&quot; w:fareast=&quot;Calibri&quot; w:h-ansi=&quot;Cambria Math&quot;/&gt;&lt;wx:font wx:val=&quot;Cambria Math&quot;/&gt;&lt;w:b/&gt;&lt;w:i/&gt;&lt;w:sz-cs w:val=&quot;22&quot;/&gt;&lt;w:lang w:fareast=&quot;KO&quot;/&gt;&lt;/w:rPr&gt;&lt;m:t&gt;comm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5B3363">
        <w:rPr>
          <w:rStyle w:val="apple-converted-space"/>
          <w:rFonts w:eastAsia="Times New Roman"/>
          <w:bCs/>
          <w:iCs/>
        </w:rPr>
        <w:instrText xml:space="preserve"> </w:instrText>
      </w:r>
      <w:r w:rsidRPr="005B3363">
        <w:rPr>
          <w:rStyle w:val="apple-converted-space"/>
          <w:rFonts w:eastAsia="Times New Roman"/>
          <w:bCs/>
          <w:iCs/>
        </w:rPr>
        <w:fldChar w:fldCharType="separate"/>
      </w:r>
      <w:r w:rsidR="00023053">
        <w:rPr>
          <w:bCs/>
          <w:iCs/>
          <w:noProof/>
          <w:position w:val="-6"/>
        </w:rPr>
        <w:pict w14:anchorId="3B602871">
          <v:shape id="_x0000_i1039" type="#_x0000_t75" alt="" style="width:47.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61&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73C45&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A5A69&quot;/&gt;&lt;wsp:rsid wsp:val=&quot;001C40D9&quot;/&gt;&lt;wsp:rsid wsp:val=&quot;001D746F&quot;/&gt;&lt;wsp:rsid wsp:val=&quot;001F4B2C&quot;/&gt;&lt;wsp:rsid wsp:val=&quot;00204643&quot;/&gt;&lt;wsp:rsid wsp:val=&quot;00293C36&quot;/&gt;&lt;wsp:rsid wsp:val=&quot;002A1E7D&quot;/&gt;&lt;wsp:rsid wsp:val=&quot;002E3AB0&quot;/&gt;&lt;wsp:rsid wsp:val=&quot;00345EEA&quot;/&gt;&lt;wsp:rsid wsp:val=&quot;003861F7&quot;/&gt;&lt;wsp:rsid wsp:val=&quot;003B2DFF&quot;/&gt;&lt;wsp:rsid wsp:val=&quot;003E7DF2&quot;/&gt;&lt;wsp:rsid wsp:val=&quot;003F30E5&quot;/&gt;&lt;wsp:rsid wsp:val=&quot;00434061&quot;/&gt;&lt;wsp:rsid wsp:val=&quot;00446088&quot;/&gt;&lt;wsp:rsid wsp:val=&quot;00462BD0&quot;/&gt;&lt;wsp:rsid wsp:val=&quot;004828E9&quot;/&gt;&lt;wsp:rsid wsp:val=&quot;004952EA&quot;/&gt;&lt;wsp:rsid wsp:val=&quot;004E40C3&quot;/&gt;&lt;wsp:rsid wsp:val=&quot;005018C8&quot;/&gt;&lt;wsp:rsid wsp:val=&quot;00514701&quot;/&gt;&lt;wsp:rsid wsp:val=&quot;00570536&quot;/&gt;&lt;wsp:rsid wsp:val=&quot;005A5CF3&quot;/&gt;&lt;wsp:rsid wsp:val=&quot;005B5782&quot;/&gt;&lt;wsp:rsid wsp:val=&quot;005D02EF&quot;/&gt;&lt;wsp:rsid wsp:val=&quot;00646379&quot;/&gt;&lt;wsp:rsid wsp:val=&quot;00663643&quot;/&gt;&lt;wsp:rsid wsp:val=&quot;007436B8&quot;/&gt;&lt;wsp:rsid wsp:val=&quot;007616EC&quot;/&gt;&lt;wsp:rsid wsp:val=&quot;007B5261&quot;/&gt;&lt;wsp:rsid wsp:val=&quot;007C3C20&quot;/&gt;&lt;wsp:rsid wsp:val=&quot;007E329A&quot;/&gt;&lt;wsp:rsid wsp:val=&quot;00864FCD&quot;/&gt;&lt;wsp:rsid wsp:val=&quot;008A34F1&quot;/&gt;&lt;wsp:rsid wsp:val=&quot;008E39EC&quot;/&gt;&lt;wsp:rsid wsp:val=&quot;008E4F63&quot;/&gt;&lt;wsp:rsid wsp:val=&quot;008F2776&quot;/&gt;&lt;wsp:rsid wsp:val=&quot;008F7C25&quot;/&gt;&lt;wsp:rsid wsp:val=&quot;00927607&quot;/&gt;&lt;wsp:rsid wsp:val=&quot;0098076F&quot;/&gt;&lt;wsp:rsid wsp:val=&quot;009B64D0&quot;/&gt;&lt;wsp:rsid wsp:val=&quot;00AA1F42&quot;/&gt;&lt;wsp:rsid wsp:val=&quot;00AB3635&quot;/&gt;&lt;wsp:rsid wsp:val=&quot;00B040D2&quot;/&gt;&lt;wsp:rsid wsp:val=&quot;00B06D46&quot;/&gt;&lt;wsp:rsid wsp:val=&quot;00B10EC3&quot;/&gt;&lt;wsp:rsid wsp:val=&quot;00B264E8&quot;/&gt;&lt;wsp:rsid wsp:val=&quot;00B278E2&quot;/&gt;&lt;wsp:rsid wsp:val=&quot;00B640E8&quot;/&gt;&lt;wsp:rsid wsp:val=&quot;00B75DE1&quot;/&gt;&lt;wsp:rsid wsp:val=&quot;00B83F2E&quot;/&gt;&lt;wsp:rsid wsp:val=&quot;00B902B2&quot;/&gt;&lt;wsp:rsid wsp:val=&quot;00BF1F78&quot;/&gt;&lt;wsp:rsid wsp:val=&quot;00C447E1&quot;/&gt;&lt;wsp:rsid wsp:val=&quot;00C86B16&quot;/&gt;&lt;wsp:rsid wsp:val=&quot;00CA3B95&quot;/&gt;&lt;wsp:rsid wsp:val=&quot;00CA4A7A&quot;/&gt;&lt;wsp:rsid wsp:val=&quot;00CC16EC&quot;/&gt;&lt;wsp:rsid wsp:val=&quot;00CD1153&quot;/&gt;&lt;wsp:rsid wsp:val=&quot;00DC1932&quot;/&gt;&lt;wsp:rsid wsp:val=&quot;00DC62EE&quot;/&gt;&lt;wsp:rsid wsp:val=&quot;00E017E4&quot;/&gt;&lt;wsp:rsid wsp:val=&quot;00E467C5&quot;/&gt;&lt;wsp:rsid wsp:val=&quot;00E96E10&quot;/&gt;&lt;wsp:rsid wsp:val=&quot;00EA7990&quot;/&gt;&lt;wsp:rsid wsp:val=&quot;00EC7B40&quot;/&gt;&lt;wsp:rsid wsp:val=&quot;00ED2E01&quot;/&gt;&lt;wsp:rsid wsp:val=&quot;00F079D4&quot;/&gt;&lt;wsp:rsid wsp:val=&quot;00F52B54&quot;/&gt;&lt;wsp:rsid wsp:val=&quot;00F724AE&quot;/&gt;&lt;wsp:rsid wsp:val=&quot;00FB2FD3&quot;/&gt;&lt;wsp:rsid wsp:val=&quot;00FD43E6&quot;/&gt;&lt;wsp:rsid wsp:val=&quot;00FD7A8B&quot;/&gt;&lt;wsp:rsid wsp:val=&quot;00FE5B15&quot;/&gt;&lt;wsp:rsid wsp:val=&quot;00FE6A52&quot;/&gt;&lt;/wsp:rsids&gt;&lt;/w:docPr&gt;&lt;w:body&gt;&lt;wx:sect&gt;&lt;w:p wsp:rsidR=&quot;00000000&quot; wsp:rsidRDefault=&quot;002E3AB0&quot; wsp:rsidP=&quot;002E3AB0&quot;&gt;&lt;m:oMathPara&gt;&lt;m:oMath&gt;&lt;m:sSub&gt;&lt;m:sSubPr&gt;&lt;m:ctrlPr&gt;&lt;w:rPr&gt;&lt;w:rFonts w:ascii=&quot;Cambria Math&quot; w:fareast=&quot;Calibri&quot; w:h-ansi=&quot;Cambria Math&quot;/&gt;&lt;wx:font wx:val=&quot;Cambria Math&quot;/&gt;&lt;w:b/&gt;&lt;w:b-cs/&gt;&lt;w:i/&gt;&lt;w:sz-cs w:val=&quot;22&quot;/&gt;&lt;w:lang w:fareast=&quot;KO&quot;/&gt;&lt;/w:rPr&gt;&lt;/m:ctrlPr&gt;&lt;/m:sSubPr&gt;&lt;m:e&gt;&lt;m:r&gt;&lt;m:rPr&gt;&lt;m:sty m:val=&quot;bi&quot;/&gt;&lt;/m:rPr&gt;&lt;w:rPr&gt;&lt;w:rFonts w:ascii=&quot;Cambria Math&quot; w:fareast=&quot;Calibri&quot; w:h-ansi=&quot;Cambria Math&quot;/&gt;&lt;wx:font wx:val=&quot;Cambria Math&quot;/&gt;&lt;w:b/&gt;&lt;w:i/&gt;&lt;w:sz-cs w:val=&quot;22&quot;/&gt;&lt;w:lang w:fareast=&quot;KO&quot;/&gt;&lt;/w:rPr&gt;&lt;m:t&gt;N&lt;/m:t&gt;&lt;/m:r&gt;&lt;/m:e&gt;&lt;m:sub&gt;&lt;m:r&gt;&lt;m:rPr&gt;&lt;m:sty m:val=&quot;bi&quot;/&gt;&lt;/m:rPr&gt;&lt;w:rPr&gt;&lt;w:rFonts w:ascii=&quot;Cambria Math&quot; w:fareast=&quot;Calibri&quot; w:h-ansi=&quot;Cambria Math&quot;/&gt;&lt;wx:font wx:val=&quot;Cambria Math&quot;/&gt;&lt;w:b/&gt;&lt;w:i/&gt;&lt;w:sz-cs w:val=&quot;22&quot;/&gt;&lt;w:lang w:fareast=&quot;KO&quot;/&gt;&lt;/w:rPr&gt;&lt;m:t&gt;TA&lt;/m:t&gt;&lt;/m:r&gt;&lt;m:r&gt;&lt;m:rPr&gt;&lt;m:sty m:val=&quot;bi&quot;/&gt;&lt;/m:rPr&gt;&lt;w:rPr&gt;&lt;w:rFonts w:ascii=&quot;Cambria Math&quot; w:fareast=&quot;Calibri&quot; w:h-ansi=&quot;Cambria Math&quot;/&gt;&lt;wx:font wx:val=&quot;Cambria Math&quot;/&gt;&lt;w:b/&gt;&lt;w:i/&gt;&lt;w:sz-cs w:val=&quot;22&quot;/&gt;&lt;w:lang w:val=&quot;EN-US&quot; w:fareast=&quot;KO&quot;/&gt;&lt;/w:rPr&gt;&lt;m:t&gt;,&lt;/m:t&gt;&lt;/m:r&gt;&lt;m:r&gt;&lt;m:rPr&gt;&lt;m:sty m:val=&quot;bi&quot;/&gt;&lt;/m:rPr&gt;&lt;w:rPr&gt;&lt;w:rFonts w:ascii=&quot;Cambria Math&quot; w:fareast=&quot;Calibri&quot; w:h-ansi=&quot;Cambria Math&quot;/&gt;&lt;wx:font wx:val=&quot;Cambria Math&quot;/&gt;&lt;w:b/&gt;&lt;w:i/&gt;&lt;w:sz-cs w:val=&quot;22&quot;/&gt;&lt;w:lang w:fareast=&quot;KO&quot;/&gt;&lt;/w:rPr&gt;&lt;m:t&gt;comm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5B3363">
        <w:rPr>
          <w:rStyle w:val="apple-converted-space"/>
          <w:rFonts w:eastAsia="Times New Roman"/>
          <w:bCs/>
          <w:iCs/>
        </w:rPr>
        <w:fldChar w:fldCharType="end"/>
      </w:r>
      <w:r w:rsidRPr="005B3363">
        <w:rPr>
          <w:rStyle w:val="apple-converted-space"/>
          <w:rFonts w:eastAsia="Times New Roman"/>
          <w:bCs/>
          <w:iCs/>
        </w:rPr>
        <w:t> </w:t>
      </w:r>
      <w:r w:rsidRPr="005B3363">
        <w:rPr>
          <w:rFonts w:eastAsia="Times New Roman"/>
          <w:bCs/>
          <w:iCs/>
        </w:rPr>
        <w:t xml:space="preserve">with value of 0 is supported. </w:t>
      </w:r>
    </w:p>
    <w:p w14:paraId="0ACCCFAF" w14:textId="345DCF59" w:rsidR="005B3363" w:rsidRPr="005B3363" w:rsidRDefault="005B3363" w:rsidP="005A1670">
      <w:pPr>
        <w:numPr>
          <w:ilvl w:val="1"/>
          <w:numId w:val="14"/>
        </w:numPr>
        <w:tabs>
          <w:tab w:val="clear" w:pos="1440"/>
          <w:tab w:val="num" w:pos="2008"/>
        </w:tabs>
        <w:ind w:left="2008"/>
        <w:jc w:val="both"/>
        <w:rPr>
          <w:rFonts w:eastAsia="Times New Roman"/>
          <w:bCs/>
          <w:iCs/>
        </w:rPr>
      </w:pPr>
      <w:r w:rsidRPr="005B3363">
        <w:rPr>
          <w:rFonts w:eastAsia="Times New Roman"/>
          <w:bCs/>
          <w:iCs/>
        </w:rPr>
        <w:t>FFS:  details of signaling including granularity. </w:t>
      </w:r>
      <w:r w:rsidRPr="005B3363">
        <w:rPr>
          <w:rStyle w:val="apple-converted-space"/>
          <w:rFonts w:eastAsia="Times New Roman"/>
          <w:bCs/>
          <w:iCs/>
        </w:rPr>
        <w:t> </w:t>
      </w:r>
    </w:p>
    <w:p w14:paraId="6E481063" w14:textId="3EFED690" w:rsidR="005B3363" w:rsidRPr="005B3363" w:rsidRDefault="005B3363" w:rsidP="005A1670">
      <w:pPr>
        <w:numPr>
          <w:ilvl w:val="0"/>
          <w:numId w:val="14"/>
        </w:numPr>
        <w:tabs>
          <w:tab w:val="clear" w:pos="720"/>
          <w:tab w:val="num" w:pos="1288"/>
        </w:tabs>
        <w:ind w:left="1288"/>
        <w:jc w:val="both"/>
        <w:rPr>
          <w:rStyle w:val="apple-converted-space"/>
          <w:rFonts w:eastAsia="Times New Roman"/>
          <w:bCs/>
          <w:iCs/>
          <w:color w:val="000000"/>
        </w:rPr>
      </w:pPr>
      <w:r w:rsidRPr="005B3363">
        <w:rPr>
          <w:rStyle w:val="apple-converted-space"/>
          <w:rFonts w:eastAsia="Times New Roman"/>
          <w:bCs/>
          <w:iCs/>
          <w:color w:val="000000"/>
        </w:rPr>
        <w:fldChar w:fldCharType="begin"/>
      </w:r>
      <w:r w:rsidRPr="005B3363">
        <w:rPr>
          <w:rStyle w:val="apple-converted-space"/>
          <w:rFonts w:eastAsia="Times New Roman"/>
          <w:bCs/>
          <w:iCs/>
          <w:color w:val="000000"/>
        </w:rPr>
        <w:instrText xml:space="preserve"> QUOTE </w:instrText>
      </w:r>
      <w:r w:rsidR="00023053">
        <w:rPr>
          <w:bCs/>
          <w:iCs/>
          <w:noProof/>
          <w:position w:val="-8"/>
        </w:rPr>
        <w:pict w14:anchorId="1EC28DC4">
          <v:shape id="_x0000_i1038" type="#_x0000_t75" alt="" style="width:41pt;height:13.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61&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73C45&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A5A69&quot;/&gt;&lt;wsp:rsid wsp:val=&quot;001C40D9&quot;/&gt;&lt;wsp:rsid wsp:val=&quot;001D746F&quot;/&gt;&lt;wsp:rsid wsp:val=&quot;001F4B2C&quot;/&gt;&lt;wsp:rsid wsp:val=&quot;00204643&quot;/&gt;&lt;wsp:rsid wsp:val=&quot;00293C36&quot;/&gt;&lt;wsp:rsid wsp:val=&quot;002A1E7D&quot;/&gt;&lt;wsp:rsid wsp:val=&quot;00345EEA&quot;/&gt;&lt;wsp:rsid wsp:val=&quot;003861F7&quot;/&gt;&lt;wsp:rsid wsp:val=&quot;003B2DFF&quot;/&gt;&lt;wsp:rsid wsp:val=&quot;003E7DF2&quot;/&gt;&lt;wsp:rsid wsp:val=&quot;003F30E5&quot;/&gt;&lt;wsp:rsid wsp:val=&quot;00434061&quot;/&gt;&lt;wsp:rsid wsp:val=&quot;00446088&quot;/&gt;&lt;wsp:rsid wsp:val=&quot;00462BD0&quot;/&gt;&lt;wsp:rsid wsp:val=&quot;004828E9&quot;/&gt;&lt;wsp:rsid wsp:val=&quot;004952EA&quot;/&gt;&lt;wsp:rsid wsp:val=&quot;004E40C3&quot;/&gt;&lt;wsp:rsid wsp:val=&quot;005018C8&quot;/&gt;&lt;wsp:rsid wsp:val=&quot;00514701&quot;/&gt;&lt;wsp:rsid wsp:val=&quot;00570536&quot;/&gt;&lt;wsp:rsid wsp:val=&quot;005A5CF3&quot;/&gt;&lt;wsp:rsid wsp:val=&quot;005B5782&quot;/&gt;&lt;wsp:rsid wsp:val=&quot;005D02EF&quot;/&gt;&lt;wsp:rsid wsp:val=&quot;00646379&quot;/&gt;&lt;wsp:rsid wsp:val=&quot;00663643&quot;/&gt;&lt;wsp:rsid wsp:val=&quot;007436B8&quot;/&gt;&lt;wsp:rsid wsp:val=&quot;007616EC&quot;/&gt;&lt;wsp:rsid wsp:val=&quot;007B5261&quot;/&gt;&lt;wsp:rsid wsp:val=&quot;007C3C20&quot;/&gt;&lt;wsp:rsid wsp:val=&quot;007E329A&quot;/&gt;&lt;wsp:rsid wsp:val=&quot;00864FCD&quot;/&gt;&lt;wsp:rsid wsp:val=&quot;008A34F1&quot;/&gt;&lt;wsp:rsid wsp:val=&quot;008E39EC&quot;/&gt;&lt;wsp:rsid wsp:val=&quot;008E4F63&quot;/&gt;&lt;wsp:rsid wsp:val=&quot;008F2776&quot;/&gt;&lt;wsp:rsid wsp:val=&quot;008F7C25&quot;/&gt;&lt;wsp:rsid wsp:val=&quot;00927607&quot;/&gt;&lt;wsp:rsid wsp:val=&quot;0098076F&quot;/&gt;&lt;wsp:rsid wsp:val=&quot;009B64D0&quot;/&gt;&lt;wsp:rsid wsp:val=&quot;00AA1F42&quot;/&gt;&lt;wsp:rsid wsp:val=&quot;00AB3635&quot;/&gt;&lt;wsp:rsid wsp:val=&quot;00B040D2&quot;/&gt;&lt;wsp:rsid wsp:val=&quot;00B06D46&quot;/&gt;&lt;wsp:rsid wsp:val=&quot;00B10EC3&quot;/&gt;&lt;wsp:rsid wsp:val=&quot;00B264E8&quot;/&gt;&lt;wsp:rsid wsp:val=&quot;00B278E2&quot;/&gt;&lt;wsp:rsid wsp:val=&quot;00B640E8&quot;/&gt;&lt;wsp:rsid wsp:val=&quot;00B75DE1&quot;/&gt;&lt;wsp:rsid wsp:val=&quot;00B83F2E&quot;/&gt;&lt;wsp:rsid wsp:val=&quot;00B902B2&quot;/&gt;&lt;wsp:rsid wsp:val=&quot;00BF1F78&quot;/&gt;&lt;wsp:rsid wsp:val=&quot;00C447E1&quot;/&gt;&lt;wsp:rsid wsp:val=&quot;00C843DF&quot;/&gt;&lt;wsp:rsid wsp:val=&quot;00C86B16&quot;/&gt;&lt;wsp:rsid wsp:val=&quot;00CA3B95&quot;/&gt;&lt;wsp:rsid wsp:val=&quot;00CA4A7A&quot;/&gt;&lt;wsp:rsid wsp:val=&quot;00CC16EC&quot;/&gt;&lt;wsp:rsid wsp:val=&quot;00CD1153&quot;/&gt;&lt;wsp:rsid wsp:val=&quot;00DC1932&quot;/&gt;&lt;wsp:rsid wsp:val=&quot;00DC62EE&quot;/&gt;&lt;wsp:rsid wsp:val=&quot;00E017E4&quot;/&gt;&lt;wsp:rsid wsp:val=&quot;00E467C5&quot;/&gt;&lt;wsp:rsid wsp:val=&quot;00E96E10&quot;/&gt;&lt;wsp:rsid wsp:val=&quot;00EA7990&quot;/&gt;&lt;wsp:rsid wsp:val=&quot;00EC7B40&quot;/&gt;&lt;wsp:rsid wsp:val=&quot;00ED2E01&quot;/&gt;&lt;wsp:rsid wsp:val=&quot;00F079D4&quot;/&gt;&lt;wsp:rsid wsp:val=&quot;00F52B54&quot;/&gt;&lt;wsp:rsid wsp:val=&quot;00F724AE&quot;/&gt;&lt;wsp:rsid wsp:val=&quot;00FB2FD3&quot;/&gt;&lt;wsp:rsid wsp:val=&quot;00FD43E6&quot;/&gt;&lt;wsp:rsid wsp:val=&quot;00FD7A8B&quot;/&gt;&lt;wsp:rsid wsp:val=&quot;00FE5B15&quot;/&gt;&lt;wsp:rsid wsp:val=&quot;00FE6A52&quot;/&gt;&lt;/wsp:rsids&gt;&lt;/w:docPr&gt;&lt;w:body&gt;&lt;wx:sect&gt;&lt;w:p wsp:rsidR=&quot;00000000&quot; wsp:rsidRDefault=&quot;00C843DF&quot; wsp:rsidP=&quot;00C843DF&quot;&gt;&lt;m:oMathPara&gt;&lt;m:oMath&gt;&lt;m:sSub&gt;&lt;m:sSubPr&gt;&lt;m:ctrlPr&gt;&lt;w:rPr&gt;&lt;w:rFonts w:ascii=&quot;Cambria Math&quot; w:fareast=&quot;Calibri&quot; w:h-ansi=&quot;Cambria Math&quot;/&gt;&lt;wx:font wx:val=&quot;Cambria Math&quot;/&gt;&lt;w:b/&gt;&lt;w:b-cs/&gt;&lt;w:i/&gt;&lt;w:sz-cs w:val=&quot;22&quot;/&gt;&lt;w:lang w:fareast=&quot;KO&quot;/&gt;&lt;/w:rPr&gt;&lt;/m:ctrlPr&gt;&lt;/m:sSubPr&gt;&lt;m:e&gt;&lt;m:r&gt;&lt;m:rPr&gt;&lt;m:sty m:val=&quot;bi&quot;/&gt;&lt;/m:rPr&gt;&lt;w:rPr&gt;&lt;w:rFonts w:ascii=&quot;Cambria Math&quot; w:fareast=&quot;Calibri&quot; w:h-ansi=&quot;Cambria Math&quot;/&gt;&lt;wx:font wx:val=&quot;Cambria Math&quot;/&gt;&lt;w:b/&gt;&lt;w:i/&gt;&lt;w:sz-cs w:val=&quot;22&quot;/&gt;&lt;w:lang w:fareast=&quot;KO&quot;/&gt;&lt;/w:rPr&gt;&lt;m:t&gt;N&lt;/m:t&gt;&lt;/m:r&gt;&lt;/m:e&gt;&lt;m:sub&gt;&lt;m:r&gt;&lt;m:rPr&gt;&lt;m:sty m:val=&quot;bi&quot;/&gt;&lt;/m:rPr&gt;&lt;w:rPr&gt;&lt;w:rFonts w:ascii=&quot;Cambria Math&quot; w:fareast=&quot;Calibri&quot; w:h-ansi=&quot;Cambria Math&quot;/&gt;&lt;wx:font wx:val=&quot;Cambria Math&quot;/&gt;&lt;w:b/&gt;&lt;w:i/&gt;&lt;w:sz-cs w:val=&quot;22&quot;/&gt;&lt;w:lang w:fareast=&quot;KO&quot;/&gt;&lt;/w:rPr&gt;&lt;m:t&gt;TA&lt;/m:t&gt;&lt;/m:r&gt;&lt;m:r&gt;&lt;m:rPr&gt;&lt;m:sty m:val=&quot;bi&quot;/&gt;&lt;/m:rPr&gt;&lt;w:rPr&gt;&lt;w:rFonts w:ascii=&quot;Cambria Math&quot; w:fareast=&quot;Calibri&quot; w:h-ansi=&quot;Cambria Math&quot;/&gt;&lt;wx:font wx:val=&quot;Cambria Math&quot;/&gt;&lt;w:b/&gt;&lt;w:i/&gt;&lt;w:sz-cs w:val=&quot;22&quot;/&gt;&lt;w:lang w:val=&quot;EN-US&quot; w:fareast=&quot;KO&quot;/&gt;&lt;/w:rPr&gt;&lt;m:t&gt;,&lt;/m:t&gt;&lt;/m:r&gt;&lt;m:r&gt;&lt;m:rPr&gt;&lt;m:sty m:val=&quot;bi&quot;/&gt;&lt;/m:rPr&gt;&lt;w:rPr&gt;&lt;w:rFonts w:ascii=&quot;Cambria Math&quot; w:fareast=&quot;Calibri&quot; w:h-ansi=&quot;Cambria Math&quot;/&gt;&lt;wx:font wx:val=&quot;Cambria Math&quot;/&gt;&lt;w:b/&gt;&lt;w:i/&gt;&lt;w:sz-cs w:val=&quot;22&quot;/&gt;&lt;w:lang w:fareast=&quot;KO&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5B3363">
        <w:rPr>
          <w:rStyle w:val="apple-converted-space"/>
          <w:rFonts w:eastAsia="Times New Roman"/>
          <w:bCs/>
          <w:iCs/>
          <w:color w:val="000000"/>
        </w:rPr>
        <w:instrText xml:space="preserve"> </w:instrText>
      </w:r>
      <w:r w:rsidRPr="005B3363">
        <w:rPr>
          <w:rStyle w:val="apple-converted-space"/>
          <w:rFonts w:eastAsia="Times New Roman"/>
          <w:bCs/>
          <w:iCs/>
          <w:color w:val="000000"/>
        </w:rPr>
        <w:fldChar w:fldCharType="separate"/>
      </w:r>
      <w:r w:rsidR="00023053">
        <w:rPr>
          <w:bCs/>
          <w:iCs/>
          <w:noProof/>
          <w:position w:val="-8"/>
        </w:rPr>
        <w:pict w14:anchorId="4AD9BE5E">
          <v:shape id="_x0000_i1037" type="#_x0000_t75" alt="" style="width:41pt;height:13.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61&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73C45&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A5A69&quot;/&gt;&lt;wsp:rsid wsp:val=&quot;001C40D9&quot;/&gt;&lt;wsp:rsid wsp:val=&quot;001D746F&quot;/&gt;&lt;wsp:rsid wsp:val=&quot;001F4B2C&quot;/&gt;&lt;wsp:rsid wsp:val=&quot;00204643&quot;/&gt;&lt;wsp:rsid wsp:val=&quot;00293C36&quot;/&gt;&lt;wsp:rsid wsp:val=&quot;002A1E7D&quot;/&gt;&lt;wsp:rsid wsp:val=&quot;00345EEA&quot;/&gt;&lt;wsp:rsid wsp:val=&quot;003861F7&quot;/&gt;&lt;wsp:rsid wsp:val=&quot;003B2DFF&quot;/&gt;&lt;wsp:rsid wsp:val=&quot;003E7DF2&quot;/&gt;&lt;wsp:rsid wsp:val=&quot;003F30E5&quot;/&gt;&lt;wsp:rsid wsp:val=&quot;00434061&quot;/&gt;&lt;wsp:rsid wsp:val=&quot;00446088&quot;/&gt;&lt;wsp:rsid wsp:val=&quot;00462BD0&quot;/&gt;&lt;wsp:rsid wsp:val=&quot;004828E9&quot;/&gt;&lt;wsp:rsid wsp:val=&quot;004952EA&quot;/&gt;&lt;wsp:rsid wsp:val=&quot;004E40C3&quot;/&gt;&lt;wsp:rsid wsp:val=&quot;005018C8&quot;/&gt;&lt;wsp:rsid wsp:val=&quot;00514701&quot;/&gt;&lt;wsp:rsid wsp:val=&quot;00570536&quot;/&gt;&lt;wsp:rsid wsp:val=&quot;005A5CF3&quot;/&gt;&lt;wsp:rsid wsp:val=&quot;005B5782&quot;/&gt;&lt;wsp:rsid wsp:val=&quot;005D02EF&quot;/&gt;&lt;wsp:rsid wsp:val=&quot;00646379&quot;/&gt;&lt;wsp:rsid wsp:val=&quot;00663643&quot;/&gt;&lt;wsp:rsid wsp:val=&quot;007436B8&quot;/&gt;&lt;wsp:rsid wsp:val=&quot;007616EC&quot;/&gt;&lt;wsp:rsid wsp:val=&quot;007B5261&quot;/&gt;&lt;wsp:rsid wsp:val=&quot;007C3C20&quot;/&gt;&lt;wsp:rsid wsp:val=&quot;007E329A&quot;/&gt;&lt;wsp:rsid wsp:val=&quot;00864FCD&quot;/&gt;&lt;wsp:rsid wsp:val=&quot;008A34F1&quot;/&gt;&lt;wsp:rsid wsp:val=&quot;008E39EC&quot;/&gt;&lt;wsp:rsid wsp:val=&quot;008E4F63&quot;/&gt;&lt;wsp:rsid wsp:val=&quot;008F2776&quot;/&gt;&lt;wsp:rsid wsp:val=&quot;008F7C25&quot;/&gt;&lt;wsp:rsid wsp:val=&quot;00927607&quot;/&gt;&lt;wsp:rsid wsp:val=&quot;0098076F&quot;/&gt;&lt;wsp:rsid wsp:val=&quot;009B64D0&quot;/&gt;&lt;wsp:rsid wsp:val=&quot;00AA1F42&quot;/&gt;&lt;wsp:rsid wsp:val=&quot;00AB3635&quot;/&gt;&lt;wsp:rsid wsp:val=&quot;00B040D2&quot;/&gt;&lt;wsp:rsid wsp:val=&quot;00B06D46&quot;/&gt;&lt;wsp:rsid wsp:val=&quot;00B10EC3&quot;/&gt;&lt;wsp:rsid wsp:val=&quot;00B264E8&quot;/&gt;&lt;wsp:rsid wsp:val=&quot;00B278E2&quot;/&gt;&lt;wsp:rsid wsp:val=&quot;00B640E8&quot;/&gt;&lt;wsp:rsid wsp:val=&quot;00B75DE1&quot;/&gt;&lt;wsp:rsid wsp:val=&quot;00B83F2E&quot;/&gt;&lt;wsp:rsid wsp:val=&quot;00B902B2&quot;/&gt;&lt;wsp:rsid wsp:val=&quot;00BF1F78&quot;/&gt;&lt;wsp:rsid wsp:val=&quot;00C447E1&quot;/&gt;&lt;wsp:rsid wsp:val=&quot;00C843DF&quot;/&gt;&lt;wsp:rsid wsp:val=&quot;00C86B16&quot;/&gt;&lt;wsp:rsid wsp:val=&quot;00CA3B95&quot;/&gt;&lt;wsp:rsid wsp:val=&quot;00CA4A7A&quot;/&gt;&lt;wsp:rsid wsp:val=&quot;00CC16EC&quot;/&gt;&lt;wsp:rsid wsp:val=&quot;00CD1153&quot;/&gt;&lt;wsp:rsid wsp:val=&quot;00DC1932&quot;/&gt;&lt;wsp:rsid wsp:val=&quot;00DC62EE&quot;/&gt;&lt;wsp:rsid wsp:val=&quot;00E017E4&quot;/&gt;&lt;wsp:rsid wsp:val=&quot;00E467C5&quot;/&gt;&lt;wsp:rsid wsp:val=&quot;00E96E10&quot;/&gt;&lt;wsp:rsid wsp:val=&quot;00EA7990&quot;/&gt;&lt;wsp:rsid wsp:val=&quot;00EC7B40&quot;/&gt;&lt;wsp:rsid wsp:val=&quot;00ED2E01&quot;/&gt;&lt;wsp:rsid wsp:val=&quot;00F079D4&quot;/&gt;&lt;wsp:rsid wsp:val=&quot;00F52B54&quot;/&gt;&lt;wsp:rsid wsp:val=&quot;00F724AE&quot;/&gt;&lt;wsp:rsid wsp:val=&quot;00FB2FD3&quot;/&gt;&lt;wsp:rsid wsp:val=&quot;00FD43E6&quot;/&gt;&lt;wsp:rsid wsp:val=&quot;00FD7A8B&quot;/&gt;&lt;wsp:rsid wsp:val=&quot;00FE5B15&quot;/&gt;&lt;wsp:rsid wsp:val=&quot;00FE6A52&quot;/&gt;&lt;/wsp:rsids&gt;&lt;/w:docPr&gt;&lt;w:body&gt;&lt;wx:sect&gt;&lt;w:p wsp:rsidR=&quot;00000000&quot; wsp:rsidRDefault=&quot;00C843DF&quot; wsp:rsidP=&quot;00C843DF&quot;&gt;&lt;m:oMathPara&gt;&lt;m:oMath&gt;&lt;m:sSub&gt;&lt;m:sSubPr&gt;&lt;m:ctrlPr&gt;&lt;w:rPr&gt;&lt;w:rFonts w:ascii=&quot;Cambria Math&quot; w:fareast=&quot;Calibri&quot; w:h-ansi=&quot;Cambria Math&quot;/&gt;&lt;wx:font wx:val=&quot;Cambria Math&quot;/&gt;&lt;w:b/&gt;&lt;w:b-cs/&gt;&lt;w:i/&gt;&lt;w:sz-cs w:val=&quot;22&quot;/&gt;&lt;w:lang w:fareast=&quot;KO&quot;/&gt;&lt;/w:rPr&gt;&lt;/m:ctrlPr&gt;&lt;/m:sSubPr&gt;&lt;m:e&gt;&lt;m:r&gt;&lt;m:rPr&gt;&lt;m:sty m:val=&quot;bi&quot;/&gt;&lt;/m:rPr&gt;&lt;w:rPr&gt;&lt;w:rFonts w:ascii=&quot;Cambria Math&quot; w:fareast=&quot;Calibri&quot; w:h-ansi=&quot;Cambria Math&quot;/&gt;&lt;wx:font wx:val=&quot;Cambria Math&quot;/&gt;&lt;w:b/&gt;&lt;w:i/&gt;&lt;w:sz-cs w:val=&quot;22&quot;/&gt;&lt;w:lang w:fareast=&quot;KO&quot;/&gt;&lt;/w:rPr&gt;&lt;m:t&gt;N&lt;/m:t&gt;&lt;/m:r&gt;&lt;/m:e&gt;&lt;m:sub&gt;&lt;m:r&gt;&lt;m:rPr&gt;&lt;m:sty m:val=&quot;bi&quot;/&gt;&lt;/m:rPr&gt;&lt;w:rPr&gt;&lt;w:rFonts w:ascii=&quot;Cambria Math&quot; w:fareast=&quot;Calibri&quot; w:h-ansi=&quot;Cambria Math&quot;/&gt;&lt;wx:font wx:val=&quot;Cambria Math&quot;/&gt;&lt;w:b/&gt;&lt;w:i/&gt;&lt;w:sz-cs w:val=&quot;22&quot;/&gt;&lt;w:lang w:fareast=&quot;KO&quot;/&gt;&lt;/w:rPr&gt;&lt;m:t&gt;TA&lt;/m:t&gt;&lt;/m:r&gt;&lt;m:r&gt;&lt;m:rPr&gt;&lt;m:sty m:val=&quot;bi&quot;/&gt;&lt;/m:rPr&gt;&lt;w:rPr&gt;&lt;w:rFonts w:ascii=&quot;Cambria Math&quot; w:fareast=&quot;Calibri&quot; w:h-ansi=&quot;Cambria Math&quot;/&gt;&lt;wx:font wx:val=&quot;Cambria Math&quot;/&gt;&lt;w:b/&gt;&lt;w:i/&gt;&lt;w:sz-cs w:val=&quot;22&quot;/&gt;&lt;w:lang w:val=&quot;EN-US&quot; w:fareast=&quot;KO&quot;/&gt;&lt;/w:rPr&gt;&lt;m:t&gt;,&lt;/m:t&gt;&lt;/m:r&gt;&lt;m:r&gt;&lt;m:rPr&gt;&lt;m:sty m:val=&quot;bi&quot;/&gt;&lt;/m:rPr&gt;&lt;w:rPr&gt;&lt;w:rFonts w:ascii=&quot;Cambria Math&quot; w:fareast=&quot;Calibri&quot; w:h-ansi=&quot;Cambria Math&quot;/&gt;&lt;wx:font wx:val=&quot;Cambria Math&quot;/&gt;&lt;w:b/&gt;&lt;w:i/&gt;&lt;w:sz-cs w:val=&quot;22&quot;/&gt;&lt;w:lang w:fareast=&quot;KO&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5B3363">
        <w:rPr>
          <w:rStyle w:val="apple-converted-space"/>
          <w:rFonts w:eastAsia="Times New Roman"/>
          <w:bCs/>
          <w:iCs/>
          <w:color w:val="000000"/>
        </w:rPr>
        <w:fldChar w:fldCharType="end"/>
      </w:r>
      <w:r w:rsidRPr="005B3363">
        <w:rPr>
          <w:rStyle w:val="apple-converted-space"/>
          <w:rFonts w:eastAsia="Times New Roman"/>
          <w:bCs/>
          <w:iCs/>
          <w:color w:val="000000"/>
        </w:rPr>
        <w:t> is a</w:t>
      </w:r>
      <w:r w:rsidRPr="005B3363">
        <w:rPr>
          <w:rFonts w:eastAsia="Times New Roman"/>
          <w:bCs/>
          <w:iCs/>
          <w:color w:val="000000"/>
        </w:rPr>
        <w:t xml:space="preserve"> fixed offset used to calculate the timing </w:t>
      </w:r>
      <w:proofErr w:type="gramStart"/>
      <w:r w:rsidRPr="005B3363">
        <w:rPr>
          <w:rFonts w:eastAsia="Times New Roman"/>
          <w:bCs/>
          <w:iCs/>
          <w:color w:val="000000"/>
        </w:rPr>
        <w:t>advance.</w:t>
      </w:r>
      <w:proofErr w:type="gramEnd"/>
      <w:r w:rsidRPr="005B3363">
        <w:rPr>
          <w:rStyle w:val="apple-converted-space"/>
          <w:rFonts w:eastAsia="Times New Roman"/>
          <w:bCs/>
          <w:iCs/>
          <w:color w:val="000000"/>
        </w:rPr>
        <w:t> </w:t>
      </w:r>
    </w:p>
    <w:p w14:paraId="5DA99F6C" w14:textId="77777777" w:rsidR="005B3363" w:rsidRPr="005B3363" w:rsidRDefault="005B3363" w:rsidP="005B3363">
      <w:pPr>
        <w:ind w:left="1288"/>
        <w:jc w:val="both"/>
        <w:rPr>
          <w:rFonts w:eastAsia="Times New Roman"/>
          <w:bCs/>
          <w:iCs/>
          <w:color w:val="000000"/>
        </w:rPr>
      </w:pPr>
    </w:p>
    <w:p w14:paraId="4F55DD02" w14:textId="6C787D0E" w:rsidR="005B3363" w:rsidRPr="005B3363" w:rsidRDefault="005B3363" w:rsidP="005B3363">
      <w:pPr>
        <w:ind w:left="568"/>
        <w:jc w:val="both"/>
        <w:rPr>
          <w:rFonts w:eastAsia="Calibri"/>
          <w:bCs/>
          <w:iCs/>
          <w:color w:val="000000"/>
        </w:rPr>
      </w:pPr>
      <w:r w:rsidRPr="005B3363">
        <w:rPr>
          <w:bCs/>
          <w:iCs/>
          <w:color w:val="000000"/>
        </w:rPr>
        <w:t>Note-1: Definition of</w:t>
      </w:r>
      <w:r w:rsidRPr="005B3363">
        <w:rPr>
          <w:rStyle w:val="apple-converted-space"/>
          <w:bCs/>
          <w:iCs/>
          <w:color w:val="000000"/>
        </w:rPr>
        <w:t> </w:t>
      </w:r>
      <w:r w:rsidRPr="005B3363">
        <w:rPr>
          <w:rStyle w:val="apple-converted-space"/>
          <w:bCs/>
          <w:iCs/>
          <w:color w:val="000000"/>
        </w:rPr>
        <w:fldChar w:fldCharType="begin"/>
      </w:r>
      <w:r w:rsidRPr="005B3363">
        <w:rPr>
          <w:rStyle w:val="apple-converted-space"/>
          <w:bCs/>
          <w:iCs/>
          <w:color w:val="000000"/>
        </w:rPr>
        <w:instrText xml:space="preserve"> QUOTE </w:instrText>
      </w:r>
      <w:r w:rsidR="00023053">
        <w:rPr>
          <w:bCs/>
          <w:iCs/>
          <w:noProof/>
          <w:position w:val="-5"/>
        </w:rPr>
        <w:pict w14:anchorId="0F5CB165">
          <v:shape id="_x0000_i1036" type="#_x0000_t75" alt="" style="width:16.5pt;height:11.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61&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73C45&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A5A69&quot;/&gt;&lt;wsp:rsid wsp:val=&quot;001C40D9&quot;/&gt;&lt;wsp:rsid wsp:val=&quot;001D746F&quot;/&gt;&lt;wsp:rsid wsp:val=&quot;001F4B2C&quot;/&gt;&lt;wsp:rsid wsp:val=&quot;00204643&quot;/&gt;&lt;wsp:rsid wsp:val=&quot;00293C36&quot;/&gt;&lt;wsp:rsid wsp:val=&quot;002A1E7D&quot;/&gt;&lt;wsp:rsid wsp:val=&quot;00345EEA&quot;/&gt;&lt;wsp:rsid wsp:val=&quot;003861F7&quot;/&gt;&lt;wsp:rsid wsp:val=&quot;003B2DFF&quot;/&gt;&lt;wsp:rsid wsp:val=&quot;003E7DF2&quot;/&gt;&lt;wsp:rsid wsp:val=&quot;003F30E5&quot;/&gt;&lt;wsp:rsid wsp:val=&quot;00434061&quot;/&gt;&lt;wsp:rsid wsp:val=&quot;00446088&quot;/&gt;&lt;wsp:rsid wsp:val=&quot;00462BD0&quot;/&gt;&lt;wsp:rsid wsp:val=&quot;004828E9&quot;/&gt;&lt;wsp:rsid wsp:val=&quot;004952EA&quot;/&gt;&lt;wsp:rsid wsp:val=&quot;004E40C3&quot;/&gt;&lt;wsp:rsid wsp:val=&quot;005018C8&quot;/&gt;&lt;wsp:rsid wsp:val=&quot;00514701&quot;/&gt;&lt;wsp:rsid wsp:val=&quot;00570536&quot;/&gt;&lt;wsp:rsid wsp:val=&quot;005A5CF3&quot;/&gt;&lt;wsp:rsid wsp:val=&quot;005B5782&quot;/&gt;&lt;wsp:rsid wsp:val=&quot;005D02EF&quot;/&gt;&lt;wsp:rsid wsp:val=&quot;00646379&quot;/&gt;&lt;wsp:rsid wsp:val=&quot;00663643&quot;/&gt;&lt;wsp:rsid wsp:val=&quot;007436B8&quot;/&gt;&lt;wsp:rsid wsp:val=&quot;007616EC&quot;/&gt;&lt;wsp:rsid wsp:val=&quot;007B5261&quot;/&gt;&lt;wsp:rsid wsp:val=&quot;007C3C20&quot;/&gt;&lt;wsp:rsid wsp:val=&quot;007E329A&quot;/&gt;&lt;wsp:rsid wsp:val=&quot;00864FCD&quot;/&gt;&lt;wsp:rsid wsp:val=&quot;008A34F1&quot;/&gt;&lt;wsp:rsid wsp:val=&quot;008E39EC&quot;/&gt;&lt;wsp:rsid wsp:val=&quot;008E4F63&quot;/&gt;&lt;wsp:rsid wsp:val=&quot;008F2776&quot;/&gt;&lt;wsp:rsid wsp:val=&quot;008F7C25&quot;/&gt;&lt;wsp:rsid wsp:val=&quot;00927607&quot;/&gt;&lt;wsp:rsid wsp:val=&quot;0098076F&quot;/&gt;&lt;wsp:rsid wsp:val=&quot;009B64D0&quot;/&gt;&lt;wsp:rsid wsp:val=&quot;00AA1F42&quot;/&gt;&lt;wsp:rsid wsp:val=&quot;00AB3635&quot;/&gt;&lt;wsp:rsid wsp:val=&quot;00B040D2&quot;/&gt;&lt;wsp:rsid wsp:val=&quot;00B06D46&quot;/&gt;&lt;wsp:rsid wsp:val=&quot;00B10EC3&quot;/&gt;&lt;wsp:rsid wsp:val=&quot;00B264E8&quot;/&gt;&lt;wsp:rsid wsp:val=&quot;00B278E2&quot;/&gt;&lt;wsp:rsid wsp:val=&quot;00B640E8&quot;/&gt;&lt;wsp:rsid wsp:val=&quot;00B75DE1&quot;/&gt;&lt;wsp:rsid wsp:val=&quot;00B83F2E&quot;/&gt;&lt;wsp:rsid wsp:val=&quot;00B902B2&quot;/&gt;&lt;wsp:rsid wsp:val=&quot;00BF1F78&quot;/&gt;&lt;wsp:rsid wsp:val=&quot;00C447E1&quot;/&gt;&lt;wsp:rsid wsp:val=&quot;00C57E6D&quot;/&gt;&lt;wsp:rsid wsp:val=&quot;00C86B16&quot;/&gt;&lt;wsp:rsid wsp:val=&quot;00CA3B95&quot;/&gt;&lt;wsp:rsid wsp:val=&quot;00CA4A7A&quot;/&gt;&lt;wsp:rsid wsp:val=&quot;00CC16EC&quot;/&gt;&lt;wsp:rsid wsp:val=&quot;00CD1153&quot;/&gt;&lt;wsp:rsid wsp:val=&quot;00DC1932&quot;/&gt;&lt;wsp:rsid wsp:val=&quot;00DC62EE&quot;/&gt;&lt;wsp:rsid wsp:val=&quot;00E017E4&quot;/&gt;&lt;wsp:rsid wsp:val=&quot;00E467C5&quot;/&gt;&lt;wsp:rsid wsp:val=&quot;00E96E10&quot;/&gt;&lt;wsp:rsid wsp:val=&quot;00EA7990&quot;/&gt;&lt;wsp:rsid wsp:val=&quot;00EC7B40&quot;/&gt;&lt;wsp:rsid wsp:val=&quot;00ED2E01&quot;/&gt;&lt;wsp:rsid wsp:val=&quot;00F079D4&quot;/&gt;&lt;wsp:rsid wsp:val=&quot;00F52B54&quot;/&gt;&lt;wsp:rsid wsp:val=&quot;00F724AE&quot;/&gt;&lt;wsp:rsid wsp:val=&quot;00FB2FD3&quot;/&gt;&lt;wsp:rsid wsp:val=&quot;00FD43E6&quot;/&gt;&lt;wsp:rsid wsp:val=&quot;00FD7A8B&quot;/&gt;&lt;wsp:rsid wsp:val=&quot;00FE5B15&quot;/&gt;&lt;wsp:rsid wsp:val=&quot;00FE6A52&quot;/&gt;&lt;/wsp:rsids&gt;&lt;/w:docPr&gt;&lt;w:body&gt;&lt;wx:sect&gt;&lt;w:p wsp:rsidR=&quot;00000000&quot; wsp:rsidRDefault=&quot;00C57E6D&quot; wsp:rsidP=&quot;00C57E6D&quot;&gt;&lt;m:oMathPara&gt;&lt;m:oMath&gt;&lt;m:sSub&gt;&lt;m:sSubPr&gt;&lt;m:ctrlPr&gt;&lt;w:rPr&gt;&lt;w:rFonts w:ascii=&quot;Cambria Math&quot; w:fareast=&quot;Calibri&quot; w:h-ansi=&quot;Cambria Math&quot;/&gt;&lt;wx:font wx:val=&quot;Cambria Math&quot;/&gt;&lt;w:b/&gt;&lt;w:b-cs/&gt;&lt;w:i/&gt;&lt;w:sz-cs w:val=&quot;22&quot;/&gt;&lt;w:lang w:fareast=&quot;KO&quot;/&gt;&lt;/w:rPr&gt;&lt;/m:ctrlPr&gt;&lt;/m:sSubPr&gt;&lt;m:e&gt;&lt;m:r&gt;&lt;m:rPr&gt;&lt;m:sty m:val=&quot;bi&quot;/&gt;&lt;/m:rPr&gt;&lt;w:rPr&gt;&lt;w:rFonts w:ascii=&quot;Cambria Math&quot; w:fareast=&quot;Calibri&quot; w:h-ansi=&quot;Cambria Math&quot;/&gt;&lt;wx:font wx:val=&quot;Cambria Math&quot;/&gt;&lt;w:b/&gt;&lt;w:i/&gt;&lt;w:sz-cs w:val=&quot;22&quot;/&gt;&lt;w:lang w:fareast=&quot;KO&quot;/&gt;&lt;/w:rPr&gt;&lt;m:t&gt;N&lt;/m:t&gt;&lt;/m:r&gt;&lt;/m:e&gt;&lt;m:sub&gt;&lt;m:r&gt;&lt;m:rPr&gt;&lt;m:sty m:val=&quot;bi&quot;/&gt;&lt;/m:rPr&gt;&lt;w:rPr&gt;&lt;w:rFonts w:ascii=&quot;Cambria Math&quot; w:fareast=&quot;Calibri&quot; w:h-ansi=&quot;Cambria Math&quot;/&gt;&lt;wx:font wx:val=&quot;Cambria Math&quot;/&gt;&lt;w:b/&gt;&lt;w:i/&gt;&lt;w:sz-cs w:val=&quot;22&quot;/&gt;&lt;w:lang w:fareast=&quot;KO&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5B3363">
        <w:rPr>
          <w:rStyle w:val="apple-converted-space"/>
          <w:bCs/>
          <w:iCs/>
          <w:color w:val="000000"/>
        </w:rPr>
        <w:instrText xml:space="preserve"> </w:instrText>
      </w:r>
      <w:r w:rsidRPr="005B3363">
        <w:rPr>
          <w:rStyle w:val="apple-converted-space"/>
          <w:bCs/>
          <w:iCs/>
          <w:color w:val="000000"/>
        </w:rPr>
        <w:fldChar w:fldCharType="separate"/>
      </w:r>
      <w:r w:rsidR="00023053">
        <w:rPr>
          <w:bCs/>
          <w:iCs/>
          <w:noProof/>
          <w:position w:val="-5"/>
        </w:rPr>
        <w:pict w14:anchorId="73F6058D">
          <v:shape id="_x0000_i1035" type="#_x0000_t75" alt="" style="width:16.5pt;height:11.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61&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73C45&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A5A69&quot;/&gt;&lt;wsp:rsid wsp:val=&quot;001C40D9&quot;/&gt;&lt;wsp:rsid wsp:val=&quot;001D746F&quot;/&gt;&lt;wsp:rsid wsp:val=&quot;001F4B2C&quot;/&gt;&lt;wsp:rsid wsp:val=&quot;00204643&quot;/&gt;&lt;wsp:rsid wsp:val=&quot;00293C36&quot;/&gt;&lt;wsp:rsid wsp:val=&quot;002A1E7D&quot;/&gt;&lt;wsp:rsid wsp:val=&quot;00345EEA&quot;/&gt;&lt;wsp:rsid wsp:val=&quot;003861F7&quot;/&gt;&lt;wsp:rsid wsp:val=&quot;003B2DFF&quot;/&gt;&lt;wsp:rsid wsp:val=&quot;003E7DF2&quot;/&gt;&lt;wsp:rsid wsp:val=&quot;003F30E5&quot;/&gt;&lt;wsp:rsid wsp:val=&quot;00434061&quot;/&gt;&lt;wsp:rsid wsp:val=&quot;00446088&quot;/&gt;&lt;wsp:rsid wsp:val=&quot;00462BD0&quot;/&gt;&lt;wsp:rsid wsp:val=&quot;004828E9&quot;/&gt;&lt;wsp:rsid wsp:val=&quot;004952EA&quot;/&gt;&lt;wsp:rsid wsp:val=&quot;004E40C3&quot;/&gt;&lt;wsp:rsid wsp:val=&quot;005018C8&quot;/&gt;&lt;wsp:rsid wsp:val=&quot;00514701&quot;/&gt;&lt;wsp:rsid wsp:val=&quot;00570536&quot;/&gt;&lt;wsp:rsid wsp:val=&quot;005A5CF3&quot;/&gt;&lt;wsp:rsid wsp:val=&quot;005B5782&quot;/&gt;&lt;wsp:rsid wsp:val=&quot;005D02EF&quot;/&gt;&lt;wsp:rsid wsp:val=&quot;00646379&quot;/&gt;&lt;wsp:rsid wsp:val=&quot;00663643&quot;/&gt;&lt;wsp:rsid wsp:val=&quot;007436B8&quot;/&gt;&lt;wsp:rsid wsp:val=&quot;007616EC&quot;/&gt;&lt;wsp:rsid wsp:val=&quot;007B5261&quot;/&gt;&lt;wsp:rsid wsp:val=&quot;007C3C20&quot;/&gt;&lt;wsp:rsid wsp:val=&quot;007E329A&quot;/&gt;&lt;wsp:rsid wsp:val=&quot;00864FCD&quot;/&gt;&lt;wsp:rsid wsp:val=&quot;008A34F1&quot;/&gt;&lt;wsp:rsid wsp:val=&quot;008E39EC&quot;/&gt;&lt;wsp:rsid wsp:val=&quot;008E4F63&quot;/&gt;&lt;wsp:rsid wsp:val=&quot;008F2776&quot;/&gt;&lt;wsp:rsid wsp:val=&quot;008F7C25&quot;/&gt;&lt;wsp:rsid wsp:val=&quot;00927607&quot;/&gt;&lt;wsp:rsid wsp:val=&quot;0098076F&quot;/&gt;&lt;wsp:rsid wsp:val=&quot;009B64D0&quot;/&gt;&lt;wsp:rsid wsp:val=&quot;00AA1F42&quot;/&gt;&lt;wsp:rsid wsp:val=&quot;00AB3635&quot;/&gt;&lt;wsp:rsid wsp:val=&quot;00B040D2&quot;/&gt;&lt;wsp:rsid wsp:val=&quot;00B06D46&quot;/&gt;&lt;wsp:rsid wsp:val=&quot;00B10EC3&quot;/&gt;&lt;wsp:rsid wsp:val=&quot;00B264E8&quot;/&gt;&lt;wsp:rsid wsp:val=&quot;00B278E2&quot;/&gt;&lt;wsp:rsid wsp:val=&quot;00B640E8&quot;/&gt;&lt;wsp:rsid wsp:val=&quot;00B75DE1&quot;/&gt;&lt;wsp:rsid wsp:val=&quot;00B83F2E&quot;/&gt;&lt;wsp:rsid wsp:val=&quot;00B902B2&quot;/&gt;&lt;wsp:rsid wsp:val=&quot;00BF1F78&quot;/&gt;&lt;wsp:rsid wsp:val=&quot;00C447E1&quot;/&gt;&lt;wsp:rsid wsp:val=&quot;00C57E6D&quot;/&gt;&lt;wsp:rsid wsp:val=&quot;00C86B16&quot;/&gt;&lt;wsp:rsid wsp:val=&quot;00CA3B95&quot;/&gt;&lt;wsp:rsid wsp:val=&quot;00CA4A7A&quot;/&gt;&lt;wsp:rsid wsp:val=&quot;00CC16EC&quot;/&gt;&lt;wsp:rsid wsp:val=&quot;00CD1153&quot;/&gt;&lt;wsp:rsid wsp:val=&quot;00DC1932&quot;/&gt;&lt;wsp:rsid wsp:val=&quot;00DC62EE&quot;/&gt;&lt;wsp:rsid wsp:val=&quot;00E017E4&quot;/&gt;&lt;wsp:rsid wsp:val=&quot;00E467C5&quot;/&gt;&lt;wsp:rsid wsp:val=&quot;00E96E10&quot;/&gt;&lt;wsp:rsid wsp:val=&quot;00EA7990&quot;/&gt;&lt;wsp:rsid wsp:val=&quot;00EC7B40&quot;/&gt;&lt;wsp:rsid wsp:val=&quot;00ED2E01&quot;/&gt;&lt;wsp:rsid wsp:val=&quot;00F079D4&quot;/&gt;&lt;wsp:rsid wsp:val=&quot;00F52B54&quot;/&gt;&lt;wsp:rsid wsp:val=&quot;00F724AE&quot;/&gt;&lt;wsp:rsid wsp:val=&quot;00FB2FD3&quot;/&gt;&lt;wsp:rsid wsp:val=&quot;00FD43E6&quot;/&gt;&lt;wsp:rsid wsp:val=&quot;00FD7A8B&quot;/&gt;&lt;wsp:rsid wsp:val=&quot;00FE5B15&quot;/&gt;&lt;wsp:rsid wsp:val=&quot;00FE6A52&quot;/&gt;&lt;/wsp:rsids&gt;&lt;/w:docPr&gt;&lt;w:body&gt;&lt;wx:sect&gt;&lt;w:p wsp:rsidR=&quot;00000000&quot; wsp:rsidRDefault=&quot;00C57E6D&quot; wsp:rsidP=&quot;00C57E6D&quot;&gt;&lt;m:oMathPara&gt;&lt;m:oMath&gt;&lt;m:sSub&gt;&lt;m:sSubPr&gt;&lt;m:ctrlPr&gt;&lt;w:rPr&gt;&lt;w:rFonts w:ascii=&quot;Cambria Math&quot; w:fareast=&quot;Calibri&quot; w:h-ansi=&quot;Cambria Math&quot;/&gt;&lt;wx:font wx:val=&quot;Cambria Math&quot;/&gt;&lt;w:b/&gt;&lt;w:b-cs/&gt;&lt;w:i/&gt;&lt;w:sz-cs w:val=&quot;22&quot;/&gt;&lt;w:lang w:fareast=&quot;KO&quot;/&gt;&lt;/w:rPr&gt;&lt;/m:ctrlPr&gt;&lt;/m:sSubPr&gt;&lt;m:e&gt;&lt;m:r&gt;&lt;m:rPr&gt;&lt;m:sty m:val=&quot;bi&quot;/&gt;&lt;/m:rPr&gt;&lt;w:rPr&gt;&lt;w:rFonts w:ascii=&quot;Cambria Math&quot; w:fareast=&quot;Calibri&quot; w:h-ansi=&quot;Cambria Math&quot;/&gt;&lt;wx:font wx:val=&quot;Cambria Math&quot;/&gt;&lt;w:b/&gt;&lt;w:i/&gt;&lt;w:sz-cs w:val=&quot;22&quot;/&gt;&lt;w:lang w:fareast=&quot;KO&quot;/&gt;&lt;/w:rPr&gt;&lt;m:t&gt;N&lt;/m:t&gt;&lt;/m:r&gt;&lt;/m:e&gt;&lt;m:sub&gt;&lt;m:r&gt;&lt;m:rPr&gt;&lt;m:sty m:val=&quot;bi&quot;/&gt;&lt;/m:rPr&gt;&lt;w:rPr&gt;&lt;w:rFonts w:ascii=&quot;Cambria Math&quot; w:fareast=&quot;Calibri&quot; w:h-ansi=&quot;Cambria Math&quot;/&gt;&lt;wx:font wx:val=&quot;Cambria Math&quot;/&gt;&lt;w:b/&gt;&lt;w:i/&gt;&lt;w:sz-cs w:val=&quot;22&quot;/&gt;&lt;w:lang w:fareast=&quot;KO&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5B3363">
        <w:rPr>
          <w:rStyle w:val="apple-converted-space"/>
          <w:bCs/>
          <w:iCs/>
          <w:color w:val="000000"/>
        </w:rPr>
        <w:fldChar w:fldCharType="end"/>
      </w:r>
      <w:r w:rsidRPr="005B3363">
        <w:rPr>
          <w:rStyle w:val="apple-converted-space"/>
          <w:bCs/>
          <w:iCs/>
          <w:color w:val="000000"/>
        </w:rPr>
        <w:t> </w:t>
      </w:r>
      <w:r w:rsidRPr="005B3363">
        <w:rPr>
          <w:bCs/>
          <w:iCs/>
          <w:color w:val="000000"/>
        </w:rPr>
        <w:t>is different from that in</w:t>
      </w:r>
      <w:r w:rsidRPr="005B3363">
        <w:rPr>
          <w:rStyle w:val="apple-converted-space"/>
          <w:bCs/>
          <w:iCs/>
          <w:color w:val="000000"/>
        </w:rPr>
        <w:t> </w:t>
      </w:r>
      <w:r w:rsidRPr="005B3363">
        <w:rPr>
          <w:bCs/>
          <w:iCs/>
          <w:color w:val="000000"/>
        </w:rPr>
        <w:t>RAN1#103-e agreement in NR NTN WI.</w:t>
      </w:r>
      <w:r w:rsidRPr="005B3363">
        <w:rPr>
          <w:rStyle w:val="apple-converted-space"/>
          <w:bCs/>
          <w:iCs/>
          <w:color w:val="000000"/>
        </w:rPr>
        <w:t> </w:t>
      </w:r>
    </w:p>
    <w:p w14:paraId="2C0C6959" w14:textId="77777777" w:rsidR="005B3363" w:rsidRPr="005B3363" w:rsidRDefault="005B3363" w:rsidP="005B3363">
      <w:pPr>
        <w:ind w:left="568"/>
        <w:jc w:val="both"/>
        <w:rPr>
          <w:bCs/>
          <w:iCs/>
          <w:color w:val="000000"/>
        </w:rPr>
      </w:pPr>
      <w:r w:rsidRPr="005B3363">
        <w:rPr>
          <w:bCs/>
          <w:iCs/>
          <w:color w:val="000000"/>
        </w:rPr>
        <w:t>Note-2: UE might not assume that the RTT between UE and gNB is equal to the calculated TA for Msg1/Msg A.</w:t>
      </w:r>
    </w:p>
    <w:p w14:paraId="73324A14" w14:textId="46E338E1" w:rsidR="005B3363" w:rsidRPr="005B3363" w:rsidRDefault="005B3363" w:rsidP="005B3363">
      <w:pPr>
        <w:ind w:left="568"/>
        <w:jc w:val="both"/>
        <w:rPr>
          <w:bCs/>
          <w:iCs/>
          <w:color w:val="000000"/>
        </w:rPr>
      </w:pPr>
      <w:r w:rsidRPr="005B3363">
        <w:rPr>
          <w:bCs/>
          <w:iCs/>
          <w:color w:val="000000"/>
        </w:rPr>
        <w:t>Note-3:</w:t>
      </w:r>
      <w:r w:rsidRPr="005B3363">
        <w:rPr>
          <w:rStyle w:val="apple-converted-space"/>
          <w:bCs/>
          <w:iCs/>
          <w:color w:val="000000"/>
        </w:rPr>
        <w:t> </w:t>
      </w:r>
      <w:r w:rsidRPr="005B3363">
        <w:rPr>
          <w:rStyle w:val="apple-converted-space"/>
          <w:bCs/>
          <w:iCs/>
          <w:color w:val="000000"/>
        </w:rPr>
        <w:fldChar w:fldCharType="begin"/>
      </w:r>
      <w:r w:rsidRPr="005B3363">
        <w:rPr>
          <w:rStyle w:val="apple-converted-space"/>
          <w:bCs/>
          <w:iCs/>
          <w:color w:val="000000"/>
        </w:rPr>
        <w:instrText xml:space="preserve"> QUOTE </w:instrText>
      </w:r>
      <w:r w:rsidR="00023053">
        <w:rPr>
          <w:bCs/>
          <w:iCs/>
          <w:noProof/>
          <w:position w:val="-6"/>
        </w:rPr>
        <w:pict w14:anchorId="0894A23A">
          <v:shape id="_x0000_i1034" type="#_x0000_t75" alt="" style="width:47.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61&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73C45&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A5A69&quot;/&gt;&lt;wsp:rsid wsp:val=&quot;001C40D9&quot;/&gt;&lt;wsp:rsid wsp:val=&quot;001D746F&quot;/&gt;&lt;wsp:rsid wsp:val=&quot;001F4B2C&quot;/&gt;&lt;wsp:rsid wsp:val=&quot;00204643&quot;/&gt;&lt;wsp:rsid wsp:val=&quot;00293C36&quot;/&gt;&lt;wsp:rsid wsp:val=&quot;002A1E7D&quot;/&gt;&lt;wsp:rsid wsp:val=&quot;00345EEA&quot;/&gt;&lt;wsp:rsid wsp:val=&quot;003861F7&quot;/&gt;&lt;wsp:rsid wsp:val=&quot;003B2DFF&quot;/&gt;&lt;wsp:rsid wsp:val=&quot;003E7DF2&quot;/&gt;&lt;wsp:rsid wsp:val=&quot;003F30E5&quot;/&gt;&lt;wsp:rsid wsp:val=&quot;00434061&quot;/&gt;&lt;wsp:rsid wsp:val=&quot;00446088&quot;/&gt;&lt;wsp:rsid wsp:val=&quot;00462BD0&quot;/&gt;&lt;wsp:rsid wsp:val=&quot;004828E9&quot;/&gt;&lt;wsp:rsid wsp:val=&quot;004952EA&quot;/&gt;&lt;wsp:rsid wsp:val=&quot;004E40C3&quot;/&gt;&lt;wsp:rsid wsp:val=&quot;005018C8&quot;/&gt;&lt;wsp:rsid wsp:val=&quot;00514701&quot;/&gt;&lt;wsp:rsid wsp:val=&quot;00570536&quot;/&gt;&lt;wsp:rsid wsp:val=&quot;005A5CF3&quot;/&gt;&lt;wsp:rsid wsp:val=&quot;005B5782&quot;/&gt;&lt;wsp:rsid wsp:val=&quot;005D02EF&quot;/&gt;&lt;wsp:rsid wsp:val=&quot;00646379&quot;/&gt;&lt;wsp:rsid wsp:val=&quot;00663643&quot;/&gt;&lt;wsp:rsid wsp:val=&quot;007436B8&quot;/&gt;&lt;wsp:rsid wsp:val=&quot;007616EC&quot;/&gt;&lt;wsp:rsid wsp:val=&quot;007B5261&quot;/&gt;&lt;wsp:rsid wsp:val=&quot;007C3C20&quot;/&gt;&lt;wsp:rsid wsp:val=&quot;007E329A&quot;/&gt;&lt;wsp:rsid wsp:val=&quot;00864FCD&quot;/&gt;&lt;wsp:rsid wsp:val=&quot;008A34F1&quot;/&gt;&lt;wsp:rsid wsp:val=&quot;008E39EC&quot;/&gt;&lt;wsp:rsid wsp:val=&quot;008E4F63&quot;/&gt;&lt;wsp:rsid wsp:val=&quot;008F2776&quot;/&gt;&lt;wsp:rsid wsp:val=&quot;008F7C25&quot;/&gt;&lt;wsp:rsid wsp:val=&quot;00927607&quot;/&gt;&lt;wsp:rsid wsp:val=&quot;0098076F&quot;/&gt;&lt;wsp:rsid wsp:val=&quot;009B64D0&quot;/&gt;&lt;wsp:rsid wsp:val=&quot;00AA1F42&quot;/&gt;&lt;wsp:rsid wsp:val=&quot;00AB3635&quot;/&gt;&lt;wsp:rsid wsp:val=&quot;00B040D2&quot;/&gt;&lt;wsp:rsid wsp:val=&quot;00B06D46&quot;/&gt;&lt;wsp:rsid wsp:val=&quot;00B10EC3&quot;/&gt;&lt;wsp:rsid wsp:val=&quot;00B264E8&quot;/&gt;&lt;wsp:rsid wsp:val=&quot;00B278E2&quot;/&gt;&lt;wsp:rsid wsp:val=&quot;00B640E8&quot;/&gt;&lt;wsp:rsid wsp:val=&quot;00B75DE1&quot;/&gt;&lt;wsp:rsid wsp:val=&quot;00B83F2E&quot;/&gt;&lt;wsp:rsid wsp:val=&quot;00B902B2&quot;/&gt;&lt;wsp:rsid wsp:val=&quot;00BF1F78&quot;/&gt;&lt;wsp:rsid wsp:val=&quot;00C1056E&quot;/&gt;&lt;wsp:rsid wsp:val=&quot;00C447E1&quot;/&gt;&lt;wsp:rsid wsp:val=&quot;00C86B16&quot;/&gt;&lt;wsp:rsid wsp:val=&quot;00CA3B95&quot;/&gt;&lt;wsp:rsid wsp:val=&quot;00CA4A7A&quot;/&gt;&lt;wsp:rsid wsp:val=&quot;00CC16EC&quot;/&gt;&lt;wsp:rsid wsp:val=&quot;00CD1153&quot;/&gt;&lt;wsp:rsid wsp:val=&quot;00DC1932&quot;/&gt;&lt;wsp:rsid wsp:val=&quot;00DC62EE&quot;/&gt;&lt;wsp:rsid wsp:val=&quot;00E017E4&quot;/&gt;&lt;wsp:rsid wsp:val=&quot;00E467C5&quot;/&gt;&lt;wsp:rsid wsp:val=&quot;00E96E10&quot;/&gt;&lt;wsp:rsid wsp:val=&quot;00EA7990&quot;/&gt;&lt;wsp:rsid wsp:val=&quot;00EC7B40&quot;/&gt;&lt;wsp:rsid wsp:val=&quot;00ED2E01&quot;/&gt;&lt;wsp:rsid wsp:val=&quot;00F079D4&quot;/&gt;&lt;wsp:rsid wsp:val=&quot;00F52B54&quot;/&gt;&lt;wsp:rsid wsp:val=&quot;00F724AE&quot;/&gt;&lt;wsp:rsid wsp:val=&quot;00FB2FD3&quot;/&gt;&lt;wsp:rsid wsp:val=&quot;00FD43E6&quot;/&gt;&lt;wsp:rsid wsp:val=&quot;00FD7A8B&quot;/&gt;&lt;wsp:rsid wsp:val=&quot;00FE5B15&quot;/&gt;&lt;wsp:rsid wsp:val=&quot;00FE6A52&quot;/&gt;&lt;/wsp:rsids&gt;&lt;/w:docPr&gt;&lt;w:body&gt;&lt;wx:sect&gt;&lt;w:p wsp:rsidR=&quot;00000000&quot; wsp:rsidRDefault=&quot;00C1056E&quot; wsp:rsidP=&quot;00C1056E&quot;&gt;&lt;m:oMathPara&gt;&lt;m:oMath&gt;&lt;m:sSub&gt;&lt;m:sSubPr&gt;&lt;m:ctrlPr&gt;&lt;w:rPr&gt;&lt;w:rFonts w:ascii=&quot;Cambria Math&quot; w:fareast=&quot;Calibri&quot; w:h-ansi=&quot;Cambria Math&quot;/&gt;&lt;wx:font wx:val=&quot;Cambria Math&quot;/&gt;&lt;w:b/&gt;&lt;w:b-cs/&gt;&lt;w:i/&gt;&lt;w:sz-cs w:val=&quot;22&quot;/&gt;&lt;w:lang w:fareast=&quot;KO&quot;/&gt;&lt;/w:rPr&gt;&lt;/m:ctrlPr&gt;&lt;/m:sSubPr&gt;&lt;m:e&gt;&lt;m:r&gt;&lt;m:rPr&gt;&lt;m:sty m:val=&quot;bi&quot;/&gt;&lt;/m:rPr&gt;&lt;w:rPr&gt;&lt;w:rFonts w:ascii=&quot;Cambria Math&quot; w:fareast=&quot;Calibri&quot; w:h-ansi=&quot;Cambria Math&quot;/&gt;&lt;wx:font wx:val=&quot;Cambria Math&quot;/&gt;&lt;w:b/&gt;&lt;w:i/&gt;&lt;w:sz-cs w:val=&quot;22&quot;/&gt;&lt;w:lang w:fareast=&quot;KO&quot;/&gt;&lt;/w:rPr&gt;&lt;m:t&gt;N&lt;/m:t&gt;&lt;/m:r&gt;&lt;/m:e&gt;&lt;m:sub&gt;&lt;m:r&gt;&lt;m:rPr&gt;&lt;m:sty m:val=&quot;bi&quot;/&gt;&lt;/m:rPr&gt;&lt;w:rPr&gt;&lt;w:rFonts w:ascii=&quot;Cambria Math&quot; w:fareast=&quot;Calibri&quot; w:h-ansi=&quot;Cambria Math&quot;/&gt;&lt;wx:font wx:val=&quot;Cambria Math&quot;/&gt;&lt;w:b/&gt;&lt;w:i/&gt;&lt;w:sz-cs w:val=&quot;22&quot;/&gt;&lt;w:lang w:fareast=&quot;KO&quot;/&gt;&lt;/w:rPr&gt;&lt;m:t&gt;TA&lt;/m:t&gt;&lt;/m:r&gt;&lt;m:r&gt;&lt;m:rPr&gt;&lt;m:sty m:val=&quot;bi&quot;/&gt;&lt;/m:rPr&gt;&lt;w:rPr&gt;&lt;w:rFonts w:ascii=&quot;Cambria Math&quot; w:fareast=&quot;Calibri&quot; w:h-ansi=&quot;Cambria Math&quot;/&gt;&lt;wx:font wx:val=&quot;Cambria Math&quot;/&gt;&lt;w:b/&gt;&lt;w:i/&gt;&lt;w:sz-cs w:val=&quot;22&quot;/&gt;&lt;w:lang w:val=&quot;EN-US&quot; w:fareast=&quot;KO&quot;/&gt;&lt;/w:rPr&gt;&lt;m:t&gt;,&lt;/m:t&gt;&lt;/m:r&gt;&lt;m:r&gt;&lt;m:rPr&gt;&lt;m:sty m:val=&quot;bi&quot;/&gt;&lt;/m:rPr&gt;&lt;w:rPr&gt;&lt;w:rFonts w:ascii=&quot;Cambria Math&quot; w:fareast=&quot;Calibri&quot; w:h-ansi=&quot;Cambria Math&quot;/&gt;&lt;wx:font wx:val=&quot;Cambria Math&quot;/&gt;&lt;w:b/&gt;&lt;w:i/&gt;&lt;w:sz-cs w:val=&quot;22&quot;/&gt;&lt;w:lang w:fareast=&quot;KO&quot;/&gt;&lt;/w:rPr&gt;&lt;m:t&gt;comm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5B3363">
        <w:rPr>
          <w:rStyle w:val="apple-converted-space"/>
          <w:bCs/>
          <w:iCs/>
          <w:color w:val="000000"/>
        </w:rPr>
        <w:instrText xml:space="preserve"> </w:instrText>
      </w:r>
      <w:r w:rsidRPr="005B3363">
        <w:rPr>
          <w:rStyle w:val="apple-converted-space"/>
          <w:bCs/>
          <w:iCs/>
          <w:color w:val="000000"/>
        </w:rPr>
        <w:fldChar w:fldCharType="separate"/>
      </w:r>
      <w:r w:rsidR="00023053">
        <w:rPr>
          <w:bCs/>
          <w:iCs/>
          <w:noProof/>
          <w:position w:val="-6"/>
        </w:rPr>
        <w:pict w14:anchorId="66E1237E">
          <v:shape id="_x0000_i1033" type="#_x0000_t75" alt="" style="width:47.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61&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73C45&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92E48&quot;/&gt;&lt;wsp:rsid wsp:val=&quot;001A5A69&quot;/&gt;&lt;wsp:rsid wsp:val=&quot;001C40D9&quot;/&gt;&lt;wsp:rsid wsp:val=&quot;001D746F&quot;/&gt;&lt;wsp:rsid wsp:val=&quot;001F4B2C&quot;/&gt;&lt;wsp:rsid wsp:val=&quot;00204643&quot;/&gt;&lt;wsp:rsid wsp:val=&quot;00293C36&quot;/&gt;&lt;wsp:rsid wsp:val=&quot;002A1E7D&quot;/&gt;&lt;wsp:rsid wsp:val=&quot;00345EEA&quot;/&gt;&lt;wsp:rsid wsp:val=&quot;003861F7&quot;/&gt;&lt;wsp:rsid wsp:val=&quot;003B2DFF&quot;/&gt;&lt;wsp:rsid wsp:val=&quot;003E7DF2&quot;/&gt;&lt;wsp:rsid wsp:val=&quot;003F30E5&quot;/&gt;&lt;wsp:rsid wsp:val=&quot;00434061&quot;/&gt;&lt;wsp:rsid wsp:val=&quot;00446088&quot;/&gt;&lt;wsp:rsid wsp:val=&quot;00462BD0&quot;/&gt;&lt;wsp:rsid wsp:val=&quot;004828E9&quot;/&gt;&lt;wsp:rsid wsp:val=&quot;004952EA&quot;/&gt;&lt;wsp:rsid wsp:val=&quot;004E40C3&quot;/&gt;&lt;wsp:rsid wsp:val=&quot;005018C8&quot;/&gt;&lt;wsp:rsid wsp:val=&quot;00514701&quot;/&gt;&lt;wsp:rsid wsp:val=&quot;00570536&quot;/&gt;&lt;wsp:rsid wsp:val=&quot;005A5CF3&quot;/&gt;&lt;wsp:rsid wsp:val=&quot;005B5782&quot;/&gt;&lt;wsp:rsid wsp:val=&quot;005D02EF&quot;/&gt;&lt;wsp:rsid wsp:val=&quot;00646379&quot;/&gt;&lt;wsp:rsid wsp:val=&quot;00663643&quot;/&gt;&lt;wsp:rsid wsp:val=&quot;007436B8&quot;/&gt;&lt;wsp:rsid wsp:val=&quot;007616EC&quot;/&gt;&lt;wsp:rsid wsp:val=&quot;007B5261&quot;/&gt;&lt;wsp:rsid wsp:val=&quot;007C3C20&quot;/&gt;&lt;wsp:rsid wsp:val=&quot;007E329A&quot;/&gt;&lt;wsp:rsid wsp:val=&quot;00864FCD&quot;/&gt;&lt;wsp:rsid wsp:val=&quot;008A34F1&quot;/&gt;&lt;wsp:rsid wsp:val=&quot;008E39EC&quot;/&gt;&lt;wsp:rsid wsp:val=&quot;008E4F63&quot;/&gt;&lt;wsp:rsid wsp:val=&quot;008F2776&quot;/&gt;&lt;wsp:rsid wsp:val=&quot;008F7C25&quot;/&gt;&lt;wsp:rsid wsp:val=&quot;00927607&quot;/&gt;&lt;wsp:rsid wsp:val=&quot;0098076F&quot;/&gt;&lt;wsp:rsid wsp:val=&quot;009B64D0&quot;/&gt;&lt;wsp:rsid wsp:val=&quot;00AA1F42&quot;/&gt;&lt;wsp:rsid wsp:val=&quot;00AB3635&quot;/&gt;&lt;wsp:rsid wsp:val=&quot;00B040D2&quot;/&gt;&lt;wsp:rsid wsp:val=&quot;00B06D46&quot;/&gt;&lt;wsp:rsid wsp:val=&quot;00B10EC3&quot;/&gt;&lt;wsp:rsid wsp:val=&quot;00B264E8&quot;/&gt;&lt;wsp:rsid wsp:val=&quot;00B278E2&quot;/&gt;&lt;wsp:rsid wsp:val=&quot;00B640E8&quot;/&gt;&lt;wsp:rsid wsp:val=&quot;00B75DE1&quot;/&gt;&lt;wsp:rsid wsp:val=&quot;00B83F2E&quot;/&gt;&lt;wsp:rsid wsp:val=&quot;00B902B2&quot;/&gt;&lt;wsp:rsid wsp:val=&quot;00BF1F78&quot;/&gt;&lt;wsp:rsid wsp:val=&quot;00C1056E&quot;/&gt;&lt;wsp:rsid wsp:val=&quot;00C447E1&quot;/&gt;&lt;wsp:rsid wsp:val=&quot;00C86B16&quot;/&gt;&lt;wsp:rsid wsp:val=&quot;00CA3B95&quot;/&gt;&lt;wsp:rsid wsp:val=&quot;00CA4A7A&quot;/&gt;&lt;wsp:rsid wsp:val=&quot;00CC16EC&quot;/&gt;&lt;wsp:rsid wsp:val=&quot;00CD1153&quot;/&gt;&lt;wsp:rsid wsp:val=&quot;00DC1932&quot;/&gt;&lt;wsp:rsid wsp:val=&quot;00DC62EE&quot;/&gt;&lt;wsp:rsid wsp:val=&quot;00E017E4&quot;/&gt;&lt;wsp:rsid wsp:val=&quot;00E467C5&quot;/&gt;&lt;wsp:rsid wsp:val=&quot;00E96E10&quot;/&gt;&lt;wsp:rsid wsp:val=&quot;00EA7990&quot;/&gt;&lt;wsp:rsid wsp:val=&quot;00EC7B40&quot;/&gt;&lt;wsp:rsid wsp:val=&quot;00ED2E01&quot;/&gt;&lt;wsp:rsid wsp:val=&quot;00F079D4&quot;/&gt;&lt;wsp:rsid wsp:val=&quot;00F52B54&quot;/&gt;&lt;wsp:rsid wsp:val=&quot;00F724AE&quot;/&gt;&lt;wsp:rsid wsp:val=&quot;00FB2FD3&quot;/&gt;&lt;wsp:rsid wsp:val=&quot;00FD43E6&quot;/&gt;&lt;wsp:rsid wsp:val=&quot;00FD7A8B&quot;/&gt;&lt;wsp:rsid wsp:val=&quot;00FE5B15&quot;/&gt;&lt;wsp:rsid wsp:val=&quot;00FE6A52&quot;/&gt;&lt;/wsp:rsids&gt;&lt;/w:docPr&gt;&lt;w:body&gt;&lt;wx:sect&gt;&lt;w:p wsp:rsidR=&quot;00000000&quot; wsp:rsidRDefault=&quot;00C1056E&quot; wsp:rsidP=&quot;00C1056E&quot;&gt;&lt;m:oMathPara&gt;&lt;m:oMath&gt;&lt;m:sSub&gt;&lt;m:sSubPr&gt;&lt;m:ctrlPr&gt;&lt;w:rPr&gt;&lt;w:rFonts w:ascii=&quot;Cambria Math&quot; w:fareast=&quot;Calibri&quot; w:h-ansi=&quot;Cambria Math&quot;/&gt;&lt;wx:font wx:val=&quot;Cambria Math&quot;/&gt;&lt;w:b/&gt;&lt;w:b-cs/&gt;&lt;w:i/&gt;&lt;w:sz-cs w:val=&quot;22&quot;/&gt;&lt;w:lang w:fareast=&quot;KO&quot;/&gt;&lt;/w:rPr&gt;&lt;/m:ctrlPr&gt;&lt;/m:sSubPr&gt;&lt;m:e&gt;&lt;m:r&gt;&lt;m:rPr&gt;&lt;m:sty m:val=&quot;bi&quot;/&gt;&lt;/m:rPr&gt;&lt;w:rPr&gt;&lt;w:rFonts w:ascii=&quot;Cambria Math&quot; w:fareast=&quot;Calibri&quot; w:h-ansi=&quot;Cambria Math&quot;/&gt;&lt;wx:font wx:val=&quot;Cambria Math&quot;/&gt;&lt;w:b/&gt;&lt;w:i/&gt;&lt;w:sz-cs w:val=&quot;22&quot;/&gt;&lt;w:lang w:fareast=&quot;KO&quot;/&gt;&lt;/w:rPr&gt;&lt;m:t&gt;N&lt;/m:t&gt;&lt;/m:r&gt;&lt;/m:e&gt;&lt;m:sub&gt;&lt;m:r&gt;&lt;m:rPr&gt;&lt;m:sty m:val=&quot;bi&quot;/&gt;&lt;/m:rPr&gt;&lt;w:rPr&gt;&lt;w:rFonts w:ascii=&quot;Cambria Math&quot; w:fareast=&quot;Calibri&quot; w:h-ansi=&quot;Cambria Math&quot;/&gt;&lt;wx:font wx:val=&quot;Cambria Math&quot;/&gt;&lt;w:b/&gt;&lt;w:i/&gt;&lt;w:sz-cs w:val=&quot;22&quot;/&gt;&lt;w:lang w:fareast=&quot;KO&quot;/&gt;&lt;/w:rPr&gt;&lt;m:t&gt;TA&lt;/m:t&gt;&lt;/m:r&gt;&lt;m:r&gt;&lt;m:rPr&gt;&lt;m:sty m:val=&quot;bi&quot;/&gt;&lt;/m:rPr&gt;&lt;w:rPr&gt;&lt;w:rFonts w:ascii=&quot;Cambria Math&quot; w:fareast=&quot;Calibri&quot; w:h-ansi=&quot;Cambria Math&quot;/&gt;&lt;wx:font wx:val=&quot;Cambria Math&quot;/&gt;&lt;w:b/&gt;&lt;w:i/&gt;&lt;w:sz-cs w:val=&quot;22&quot;/&gt;&lt;w:lang w:val=&quot;EN-US&quot; w:fareast=&quot;KO&quot;/&gt;&lt;/w:rPr&gt;&lt;m:t&gt;,&lt;/m:t&gt;&lt;/m:r&gt;&lt;m:r&gt;&lt;m:rPr&gt;&lt;m:sty m:val=&quot;bi&quot;/&gt;&lt;/m:rPr&gt;&lt;w:rPr&gt;&lt;w:rFonts w:ascii=&quot;Cambria Math&quot; w:fareast=&quot;Calibri&quot; w:h-ansi=&quot;Cambria Math&quot;/&gt;&lt;wx:font wx:val=&quot;Cambria Math&quot;/&gt;&lt;w:b/&gt;&lt;w:i/&gt;&lt;w:sz-cs w:val=&quot;22&quot;/&gt;&lt;w:lang w:fareast=&quot;KO&quot;/&gt;&lt;/w:rPr&gt;&lt;m:t&gt;comm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5B3363">
        <w:rPr>
          <w:rStyle w:val="apple-converted-space"/>
          <w:bCs/>
          <w:iCs/>
          <w:color w:val="000000"/>
        </w:rPr>
        <w:fldChar w:fldCharType="end"/>
      </w:r>
      <w:r w:rsidRPr="005B3363">
        <w:rPr>
          <w:rStyle w:val="apple-converted-space"/>
          <w:bCs/>
          <w:iCs/>
          <w:color w:val="000000"/>
        </w:rPr>
        <w:t> </w:t>
      </w:r>
      <w:r w:rsidRPr="005B3363">
        <w:rPr>
          <w:bCs/>
          <w:iCs/>
          <w:color w:val="000000"/>
        </w:rPr>
        <w:t>is the common timing offset</w:t>
      </w:r>
      <w:r w:rsidRPr="005B3363">
        <w:rPr>
          <w:rStyle w:val="apple-converted-space"/>
          <w:bCs/>
          <w:iCs/>
          <w:color w:val="000000"/>
        </w:rPr>
        <w:t> </w:t>
      </w:r>
      <w:r w:rsidRPr="005B3363">
        <w:rPr>
          <w:bCs/>
          <w:iCs/>
        </w:rPr>
        <w:t>X</w:t>
      </w:r>
      <w:r w:rsidRPr="005B3363">
        <w:rPr>
          <w:rStyle w:val="apple-converted-space"/>
          <w:bCs/>
          <w:iCs/>
        </w:rPr>
        <w:t> </w:t>
      </w:r>
      <w:r w:rsidRPr="005B3363">
        <w:rPr>
          <w:bCs/>
          <w:iCs/>
          <w:color w:val="000000"/>
        </w:rPr>
        <w:t>as agreed in RAN1 #103-e in NR NTN WI.</w:t>
      </w:r>
    </w:p>
    <w:p w14:paraId="6B50DDCB" w14:textId="77777777" w:rsidR="005B3363" w:rsidRPr="005B3363" w:rsidRDefault="005B3363" w:rsidP="005B3363">
      <w:pPr>
        <w:pStyle w:val="ListParagraph"/>
        <w:ind w:left="800"/>
        <w:jc w:val="both"/>
        <w:rPr>
          <w:rFonts w:ascii="Times New Roman" w:hAnsi="Times New Roman"/>
          <w:bCs/>
          <w:iCs/>
          <w:sz w:val="24"/>
          <w:szCs w:val="24"/>
        </w:rPr>
      </w:pPr>
    </w:p>
    <w:p w14:paraId="1859B0C1" w14:textId="77777777" w:rsidR="005B3363" w:rsidRPr="005B3363" w:rsidRDefault="005B3363" w:rsidP="005A1670">
      <w:pPr>
        <w:pStyle w:val="ListParagraph"/>
        <w:numPr>
          <w:ilvl w:val="0"/>
          <w:numId w:val="13"/>
        </w:numPr>
        <w:jc w:val="both"/>
        <w:rPr>
          <w:rFonts w:ascii="Times New Roman" w:hAnsi="Times New Roman"/>
          <w:bCs/>
          <w:iCs/>
          <w:sz w:val="24"/>
          <w:szCs w:val="24"/>
        </w:rPr>
      </w:pPr>
      <w:r w:rsidRPr="005B3363">
        <w:rPr>
          <w:rFonts w:ascii="Times New Roman" w:hAnsi="Times New Roman"/>
          <w:bCs/>
          <w:iCs/>
          <w:sz w:val="24"/>
          <w:szCs w:val="24"/>
        </w:rPr>
        <w:lastRenderedPageBreak/>
        <w:t>Support the delivery of ephemeris information using both ephemeris formats, i.e., state vectors and orbital elements</w:t>
      </w:r>
    </w:p>
    <w:p w14:paraId="43DEA744" w14:textId="77777777" w:rsidR="005B3363" w:rsidRPr="005B3363" w:rsidRDefault="005B3363" w:rsidP="005A1670">
      <w:pPr>
        <w:pStyle w:val="BodyText"/>
        <w:numPr>
          <w:ilvl w:val="0"/>
          <w:numId w:val="12"/>
        </w:numPr>
        <w:jc w:val="both"/>
        <w:rPr>
          <w:bCs/>
          <w:iCs/>
        </w:rPr>
      </w:pPr>
      <w:r w:rsidRPr="005B3363">
        <w:rPr>
          <w:bCs/>
          <w:iCs/>
        </w:rPr>
        <w:t>Set 1: Satellite position and velocity state vectors (position/velocity)</w:t>
      </w:r>
    </w:p>
    <w:p w14:paraId="4FC3BCA9" w14:textId="77777777" w:rsidR="005B3363" w:rsidRPr="005B3363" w:rsidRDefault="005B3363" w:rsidP="005A1670">
      <w:pPr>
        <w:pStyle w:val="BodyText"/>
        <w:numPr>
          <w:ilvl w:val="1"/>
          <w:numId w:val="12"/>
        </w:numPr>
        <w:jc w:val="both"/>
        <w:rPr>
          <w:bCs/>
          <w:iCs/>
        </w:rPr>
      </w:pPr>
      <w:r w:rsidRPr="005B3363">
        <w:rPr>
          <w:bCs/>
          <w:iCs/>
        </w:rPr>
        <w:t xml:space="preserve">Position </w:t>
      </w:r>
      <w:proofErr w:type="gramStart"/>
      <w:r w:rsidRPr="005B3363">
        <w:rPr>
          <w:bCs/>
          <w:iCs/>
        </w:rPr>
        <w:t>X,Y</w:t>
      </w:r>
      <w:proofErr w:type="gramEnd"/>
      <w:r w:rsidRPr="005B3363">
        <w:rPr>
          <w:bCs/>
          <w:iCs/>
        </w:rPr>
        <w:t xml:space="preserve">,Z in ECEF (m)  </w:t>
      </w:r>
    </w:p>
    <w:p w14:paraId="23297AE2" w14:textId="77777777" w:rsidR="005B3363" w:rsidRPr="005B3363" w:rsidRDefault="005B3363" w:rsidP="005A1670">
      <w:pPr>
        <w:pStyle w:val="BodyText"/>
        <w:numPr>
          <w:ilvl w:val="1"/>
          <w:numId w:val="12"/>
        </w:numPr>
        <w:jc w:val="both"/>
        <w:rPr>
          <w:bCs/>
          <w:iCs/>
        </w:rPr>
      </w:pPr>
      <w:r w:rsidRPr="005B3363">
        <w:rPr>
          <w:bCs/>
          <w:iCs/>
        </w:rPr>
        <w:t xml:space="preserve">Velocity </w:t>
      </w:r>
      <w:proofErr w:type="gramStart"/>
      <w:r w:rsidRPr="005B3363">
        <w:rPr>
          <w:bCs/>
          <w:iCs/>
        </w:rPr>
        <w:t>VX,VY</w:t>
      </w:r>
      <w:proofErr w:type="gramEnd"/>
      <w:r w:rsidRPr="005B3363">
        <w:rPr>
          <w:bCs/>
          <w:iCs/>
        </w:rPr>
        <w:t>,VZ in ECEF (m/s)</w:t>
      </w:r>
    </w:p>
    <w:p w14:paraId="095C01A1" w14:textId="77777777" w:rsidR="005B3363" w:rsidRPr="005B3363" w:rsidRDefault="005B3363" w:rsidP="005A1670">
      <w:pPr>
        <w:pStyle w:val="BodyText"/>
        <w:numPr>
          <w:ilvl w:val="0"/>
          <w:numId w:val="12"/>
        </w:numPr>
        <w:jc w:val="both"/>
        <w:rPr>
          <w:bCs/>
          <w:iCs/>
        </w:rPr>
      </w:pPr>
      <w:r w:rsidRPr="005B3363">
        <w:rPr>
          <w:bCs/>
          <w:iCs/>
        </w:rPr>
        <w:t>Set 2: Parameters in orbital parameter ephemeris format</w:t>
      </w:r>
    </w:p>
    <w:p w14:paraId="29B72294" w14:textId="77777777" w:rsidR="005B3363" w:rsidRPr="005B3363" w:rsidRDefault="005B3363" w:rsidP="005A1670">
      <w:pPr>
        <w:pStyle w:val="BodyText"/>
        <w:numPr>
          <w:ilvl w:val="1"/>
          <w:numId w:val="12"/>
        </w:numPr>
        <w:jc w:val="both"/>
        <w:rPr>
          <w:bCs/>
          <w:iCs/>
        </w:rPr>
      </w:pPr>
      <w:r w:rsidRPr="005B3363">
        <w:rPr>
          <w:bCs/>
          <w:iCs/>
        </w:rPr>
        <w:t xml:space="preserve">Semi-major axis α [m] </w:t>
      </w:r>
    </w:p>
    <w:p w14:paraId="71B65E3B" w14:textId="77777777" w:rsidR="005B3363" w:rsidRPr="005B3363" w:rsidRDefault="005B3363" w:rsidP="005A1670">
      <w:pPr>
        <w:pStyle w:val="BodyText"/>
        <w:numPr>
          <w:ilvl w:val="1"/>
          <w:numId w:val="12"/>
        </w:numPr>
        <w:jc w:val="both"/>
        <w:rPr>
          <w:bCs/>
          <w:iCs/>
        </w:rPr>
      </w:pPr>
      <w:r w:rsidRPr="005B3363">
        <w:rPr>
          <w:bCs/>
          <w:iCs/>
        </w:rPr>
        <w:t xml:space="preserve">Eccentricity e </w:t>
      </w:r>
    </w:p>
    <w:p w14:paraId="7C49EECC" w14:textId="77777777" w:rsidR="005B3363" w:rsidRPr="005B3363" w:rsidRDefault="005B3363" w:rsidP="005A1670">
      <w:pPr>
        <w:pStyle w:val="BodyText"/>
        <w:numPr>
          <w:ilvl w:val="1"/>
          <w:numId w:val="12"/>
        </w:numPr>
        <w:jc w:val="both"/>
        <w:rPr>
          <w:bCs/>
          <w:iCs/>
        </w:rPr>
      </w:pPr>
      <w:r w:rsidRPr="005B3363">
        <w:rPr>
          <w:bCs/>
          <w:iCs/>
        </w:rPr>
        <w:t xml:space="preserve">Argument of periapsis ω [rad] </w:t>
      </w:r>
    </w:p>
    <w:p w14:paraId="3B5B0192" w14:textId="77777777" w:rsidR="005B3363" w:rsidRPr="005B3363" w:rsidRDefault="005B3363" w:rsidP="005A1670">
      <w:pPr>
        <w:pStyle w:val="BodyText"/>
        <w:numPr>
          <w:ilvl w:val="1"/>
          <w:numId w:val="12"/>
        </w:numPr>
        <w:jc w:val="both"/>
        <w:rPr>
          <w:bCs/>
          <w:iCs/>
        </w:rPr>
      </w:pPr>
      <w:r w:rsidRPr="005B3363">
        <w:rPr>
          <w:bCs/>
          <w:iCs/>
        </w:rPr>
        <w:t xml:space="preserve">Longitude of ascending node Ω [rad] </w:t>
      </w:r>
    </w:p>
    <w:p w14:paraId="2D580273" w14:textId="77777777" w:rsidR="005B3363" w:rsidRPr="005B3363" w:rsidRDefault="005B3363" w:rsidP="005A1670">
      <w:pPr>
        <w:pStyle w:val="BodyText"/>
        <w:numPr>
          <w:ilvl w:val="1"/>
          <w:numId w:val="12"/>
        </w:numPr>
        <w:jc w:val="both"/>
        <w:rPr>
          <w:bCs/>
          <w:iCs/>
        </w:rPr>
      </w:pPr>
      <w:r w:rsidRPr="005B3363">
        <w:rPr>
          <w:bCs/>
          <w:iCs/>
        </w:rPr>
        <w:t xml:space="preserve">Inclination i [rad] </w:t>
      </w:r>
    </w:p>
    <w:p w14:paraId="2462C966" w14:textId="77777777" w:rsidR="005B3363" w:rsidRPr="005B3363" w:rsidRDefault="005B3363" w:rsidP="005A1670">
      <w:pPr>
        <w:pStyle w:val="BodyText"/>
        <w:numPr>
          <w:ilvl w:val="1"/>
          <w:numId w:val="12"/>
        </w:numPr>
        <w:jc w:val="both"/>
        <w:rPr>
          <w:bCs/>
          <w:iCs/>
        </w:rPr>
      </w:pPr>
      <w:r w:rsidRPr="005B3363">
        <w:rPr>
          <w:bCs/>
          <w:iCs/>
        </w:rPr>
        <w:t>Mean anomaly M [rad] at epoch time to</w:t>
      </w:r>
    </w:p>
    <w:p w14:paraId="7CD51CCD" w14:textId="77777777" w:rsidR="005B3363" w:rsidRPr="005B3363" w:rsidRDefault="005B3363" w:rsidP="005A1670">
      <w:pPr>
        <w:pStyle w:val="BodyText"/>
        <w:numPr>
          <w:ilvl w:val="1"/>
          <w:numId w:val="12"/>
        </w:numPr>
        <w:jc w:val="both"/>
        <w:rPr>
          <w:bCs/>
          <w:iCs/>
        </w:rPr>
      </w:pPr>
      <w:r w:rsidRPr="005B3363">
        <w:rPr>
          <w:bCs/>
          <w:iCs/>
        </w:rPr>
        <w:t>FFS: Whether pre-provisioned ephemeris based on orbital elements can be used as reference. Thereby, only delta corrections can be broadcast in order to reduce the overhead</w:t>
      </w:r>
    </w:p>
    <w:p w14:paraId="16BEE102" w14:textId="77777777" w:rsidR="005B3363" w:rsidRPr="005B3363" w:rsidRDefault="005B3363" w:rsidP="005A1670">
      <w:pPr>
        <w:pStyle w:val="ListParagraph"/>
        <w:numPr>
          <w:ilvl w:val="0"/>
          <w:numId w:val="13"/>
        </w:numPr>
        <w:jc w:val="both"/>
        <w:rPr>
          <w:rFonts w:ascii="Times New Roman" w:hAnsi="Times New Roman"/>
          <w:bCs/>
          <w:iCs/>
          <w:sz w:val="24"/>
          <w:szCs w:val="24"/>
        </w:rPr>
      </w:pPr>
      <w:r w:rsidRPr="005B3363">
        <w:rPr>
          <w:rFonts w:ascii="Times New Roman" w:hAnsi="Times New Roman"/>
          <w:bCs/>
          <w:iCs/>
          <w:sz w:val="24"/>
          <w:szCs w:val="24"/>
        </w:rPr>
        <w:t>For TA update in RRC_CONNECTED state, combination of both open (</w:t>
      </w:r>
      <w:proofErr w:type="gramStart"/>
      <w:r w:rsidRPr="005B3363">
        <w:rPr>
          <w:rFonts w:ascii="Times New Roman" w:hAnsi="Times New Roman"/>
          <w:bCs/>
          <w:iCs/>
          <w:sz w:val="24"/>
          <w:szCs w:val="24"/>
        </w:rPr>
        <w:t>i.e.</w:t>
      </w:r>
      <w:proofErr w:type="gramEnd"/>
      <w:r w:rsidRPr="005B3363">
        <w:rPr>
          <w:rFonts w:ascii="Times New Roman" w:hAnsi="Times New Roman"/>
          <w:bCs/>
          <w:iCs/>
          <w:sz w:val="24"/>
          <w:szCs w:val="24"/>
        </w:rPr>
        <w:t xml:space="preserve"> UE autonomous TA estimation, and common TA estimation) and closed (i.e., received TA commands) control loops shall be supported for IoT-NTN</w:t>
      </w:r>
    </w:p>
    <w:p w14:paraId="33CAB902" w14:textId="77777777" w:rsidR="005B3363" w:rsidRPr="005B3363" w:rsidRDefault="005B3363" w:rsidP="005B3363">
      <w:pPr>
        <w:jc w:val="both"/>
        <w:rPr>
          <w:lang w:eastAsia="x-none"/>
        </w:rPr>
      </w:pPr>
    </w:p>
    <w:p w14:paraId="03284CCF" w14:textId="77777777" w:rsidR="005B3363" w:rsidRPr="005B3363" w:rsidRDefault="005B3363" w:rsidP="005B3363">
      <w:pPr>
        <w:jc w:val="both"/>
        <w:rPr>
          <w:lang w:eastAsia="x-none"/>
        </w:rPr>
      </w:pPr>
      <w:r w:rsidRPr="005B3363">
        <w:rPr>
          <w:highlight w:val="green"/>
          <w:lang w:eastAsia="x-none"/>
        </w:rPr>
        <w:t>Agreement:</w:t>
      </w:r>
    </w:p>
    <w:p w14:paraId="3C1754D3" w14:textId="77777777" w:rsidR="005B3363" w:rsidRPr="005B3363" w:rsidRDefault="005B3363" w:rsidP="005A1670">
      <w:pPr>
        <w:numPr>
          <w:ilvl w:val="0"/>
          <w:numId w:val="15"/>
        </w:numPr>
        <w:jc w:val="both"/>
        <w:rPr>
          <w:lang w:eastAsia="x-none"/>
        </w:rPr>
      </w:pPr>
      <w:r w:rsidRPr="005B3363">
        <w:rPr>
          <w:lang w:eastAsia="x-none"/>
        </w:rPr>
        <w:t>Satellite ephemeris read on SIB are valid for the duration of sporadic short transmission in RRC_CONNECTED.</w:t>
      </w:r>
    </w:p>
    <w:p w14:paraId="661E0243" w14:textId="77777777" w:rsidR="005B3363" w:rsidRPr="005B3363" w:rsidRDefault="005B3363" w:rsidP="005A1670">
      <w:pPr>
        <w:numPr>
          <w:ilvl w:val="0"/>
          <w:numId w:val="15"/>
        </w:numPr>
        <w:jc w:val="both"/>
        <w:rPr>
          <w:lang w:eastAsia="x-none"/>
        </w:rPr>
      </w:pPr>
      <w:r w:rsidRPr="005B3363">
        <w:rPr>
          <w:lang w:eastAsia="x-none"/>
        </w:rPr>
        <w:t>Common TA parameters if indicated and read on SIB are valid for the duration of sporadic short transmission in RRC_CONNECTED.</w:t>
      </w:r>
    </w:p>
    <w:p w14:paraId="2849AC7E" w14:textId="77777777" w:rsidR="005B3363" w:rsidRPr="005B3363" w:rsidRDefault="005B3363" w:rsidP="005A1670">
      <w:pPr>
        <w:numPr>
          <w:ilvl w:val="0"/>
          <w:numId w:val="15"/>
        </w:numPr>
        <w:jc w:val="both"/>
        <w:rPr>
          <w:lang w:eastAsia="x-none"/>
        </w:rPr>
      </w:pPr>
      <w:r w:rsidRPr="005B3363">
        <w:rPr>
          <w:lang w:eastAsia="x-none"/>
        </w:rPr>
        <w:t>Note: The duration of the short transmission is not longer than the “validity timer for UL synchronization” referred to in the WID objective (but which still needs further discussion for specifying further details)</w:t>
      </w:r>
    </w:p>
    <w:p w14:paraId="2D6B23AF" w14:textId="77777777" w:rsidR="005B3363" w:rsidRPr="005B3363" w:rsidRDefault="005B3363" w:rsidP="005B3363">
      <w:pPr>
        <w:jc w:val="both"/>
        <w:rPr>
          <w:color w:val="A6A6A6"/>
          <w:lang w:eastAsia="x-none"/>
        </w:rPr>
      </w:pPr>
    </w:p>
    <w:p w14:paraId="0244B61D" w14:textId="77777777" w:rsidR="005B3363" w:rsidRPr="005B3363" w:rsidRDefault="005B3363" w:rsidP="005B3363">
      <w:pPr>
        <w:jc w:val="both"/>
        <w:rPr>
          <w:lang w:eastAsia="x-none"/>
        </w:rPr>
      </w:pPr>
      <w:r w:rsidRPr="005B3363">
        <w:rPr>
          <w:highlight w:val="green"/>
          <w:lang w:eastAsia="x-none"/>
        </w:rPr>
        <w:t>Agreement:</w:t>
      </w:r>
    </w:p>
    <w:p w14:paraId="210B193B" w14:textId="77777777" w:rsidR="005B3363" w:rsidRPr="005B3363" w:rsidRDefault="005B3363" w:rsidP="005B3363">
      <w:pPr>
        <w:jc w:val="both"/>
        <w:rPr>
          <w:lang w:eastAsia="x-none"/>
        </w:rPr>
      </w:pPr>
      <w:r w:rsidRPr="005B3363">
        <w:rPr>
          <w:lang w:eastAsia="x-none"/>
        </w:rPr>
        <w:t>For sporadic short transmission, UE in RRC_CONNECTED should go back to idle mode and re-acquire a GNSS position fix if GNSS becomes outdated.</w:t>
      </w:r>
    </w:p>
    <w:p w14:paraId="41D3A3BC" w14:textId="77777777" w:rsidR="005B3363" w:rsidRPr="005B3363" w:rsidRDefault="005B3363" w:rsidP="005B3363">
      <w:pPr>
        <w:jc w:val="both"/>
        <w:rPr>
          <w:color w:val="A6A6A6"/>
          <w:lang w:eastAsia="x-none"/>
        </w:rPr>
      </w:pPr>
    </w:p>
    <w:p w14:paraId="6F3D2FB9" w14:textId="77777777" w:rsidR="005B3363" w:rsidRPr="005B3363" w:rsidRDefault="005B3363" w:rsidP="005B3363">
      <w:pPr>
        <w:jc w:val="both"/>
        <w:rPr>
          <w:bCs/>
          <w:iCs/>
          <w:lang w:eastAsia="x-none"/>
        </w:rPr>
      </w:pPr>
      <w:r w:rsidRPr="005B3363">
        <w:rPr>
          <w:bCs/>
          <w:iCs/>
          <w:highlight w:val="green"/>
          <w:lang w:eastAsia="x-none"/>
        </w:rPr>
        <w:t>Agreement:</w:t>
      </w:r>
    </w:p>
    <w:p w14:paraId="195CB08A" w14:textId="77777777" w:rsidR="005B3363" w:rsidRPr="005B3363" w:rsidRDefault="005B3363" w:rsidP="005B3363">
      <w:pPr>
        <w:jc w:val="both"/>
        <w:rPr>
          <w:rFonts w:eastAsia="Times New Roman"/>
          <w:bCs/>
          <w:iCs/>
        </w:rPr>
      </w:pPr>
      <w:r w:rsidRPr="005B3363">
        <w:rPr>
          <w:rFonts w:eastAsia="Times New Roman"/>
          <w:bCs/>
          <w:iCs/>
        </w:rPr>
        <w:t>Duration of UL transmission segment for UE pre-compensation for PRACH transmission is a number of RACH repetition units configured by the network</w:t>
      </w:r>
    </w:p>
    <w:p w14:paraId="13ED5A01" w14:textId="77777777" w:rsidR="005B3363" w:rsidRPr="005B3363" w:rsidRDefault="005B3363" w:rsidP="005A1670">
      <w:pPr>
        <w:pStyle w:val="ListParagraph"/>
        <w:numPr>
          <w:ilvl w:val="0"/>
          <w:numId w:val="16"/>
        </w:numPr>
        <w:jc w:val="both"/>
        <w:rPr>
          <w:rFonts w:ascii="Times New Roman" w:hAnsi="Times New Roman"/>
          <w:bCs/>
          <w:iCs/>
          <w:color w:val="000000"/>
          <w:sz w:val="24"/>
          <w:szCs w:val="24"/>
        </w:rPr>
      </w:pPr>
      <w:r w:rsidRPr="005B3363">
        <w:rPr>
          <w:rFonts w:ascii="Times New Roman" w:hAnsi="Times New Roman"/>
          <w:bCs/>
          <w:iCs/>
          <w:color w:val="000000"/>
          <w:sz w:val="24"/>
          <w:szCs w:val="24"/>
        </w:rPr>
        <w:t>For NB-IoT, repetition unit is P symbol groups.</w:t>
      </w:r>
    </w:p>
    <w:p w14:paraId="13A290DD" w14:textId="77777777" w:rsidR="005B3363" w:rsidRPr="005B3363" w:rsidRDefault="005B3363" w:rsidP="005A1670">
      <w:pPr>
        <w:pStyle w:val="ListParagraph"/>
        <w:numPr>
          <w:ilvl w:val="0"/>
          <w:numId w:val="16"/>
        </w:numPr>
        <w:jc w:val="both"/>
        <w:rPr>
          <w:rFonts w:ascii="Times New Roman" w:hAnsi="Times New Roman"/>
          <w:bCs/>
          <w:iCs/>
          <w:color w:val="000000"/>
          <w:sz w:val="24"/>
          <w:szCs w:val="24"/>
        </w:rPr>
      </w:pPr>
      <w:r w:rsidRPr="005B3363">
        <w:rPr>
          <w:rFonts w:ascii="Times New Roman" w:hAnsi="Times New Roman"/>
          <w:bCs/>
          <w:iCs/>
          <w:color w:val="000000"/>
          <w:sz w:val="24"/>
          <w:szCs w:val="24"/>
        </w:rPr>
        <w:t xml:space="preserve">For eMTC, repetition unit is one preamble including guard period. </w:t>
      </w:r>
    </w:p>
    <w:p w14:paraId="5E9C201C" w14:textId="77777777" w:rsidR="005B3363" w:rsidRPr="005B3363" w:rsidRDefault="005B3363" w:rsidP="005A1670">
      <w:pPr>
        <w:pStyle w:val="ListParagraph"/>
        <w:numPr>
          <w:ilvl w:val="0"/>
          <w:numId w:val="16"/>
        </w:numPr>
        <w:jc w:val="both"/>
        <w:rPr>
          <w:rFonts w:ascii="Times New Roman" w:eastAsia="Times New Roman" w:hAnsi="Times New Roman"/>
          <w:bCs/>
          <w:iCs/>
          <w:color w:val="000000"/>
          <w:sz w:val="24"/>
          <w:szCs w:val="24"/>
        </w:rPr>
      </w:pPr>
      <w:r w:rsidRPr="005B3363">
        <w:rPr>
          <w:rFonts w:ascii="Times New Roman" w:eastAsia="Times New Roman" w:hAnsi="Times New Roman"/>
          <w:bCs/>
          <w:iCs/>
          <w:color w:val="000000"/>
          <w:sz w:val="24"/>
          <w:szCs w:val="24"/>
        </w:rPr>
        <w:t>FFS: Configuration details</w:t>
      </w:r>
    </w:p>
    <w:p w14:paraId="2688CA5C" w14:textId="77777777" w:rsidR="005B3363" w:rsidRPr="005B3363" w:rsidRDefault="005B3363" w:rsidP="005B3363">
      <w:pPr>
        <w:pStyle w:val="ListParagraph"/>
        <w:tabs>
          <w:tab w:val="left" w:pos="576"/>
        </w:tabs>
        <w:snapToGrid w:val="0"/>
        <w:ind w:left="0"/>
        <w:jc w:val="both"/>
        <w:rPr>
          <w:rFonts w:ascii="Times New Roman" w:eastAsia="Times New Roman" w:hAnsi="Times New Roman"/>
          <w:i/>
          <w:sz w:val="24"/>
          <w:szCs w:val="24"/>
          <w:lang w:eastAsia="zh-CN"/>
        </w:rPr>
      </w:pPr>
    </w:p>
    <w:p w14:paraId="68C7EC62" w14:textId="77777777" w:rsidR="005B3363" w:rsidRPr="005B3363" w:rsidRDefault="005B3363" w:rsidP="005B3363">
      <w:pPr>
        <w:jc w:val="both"/>
        <w:rPr>
          <w:bCs/>
          <w:iCs/>
          <w:lang w:eastAsia="x-none"/>
        </w:rPr>
      </w:pPr>
      <w:r w:rsidRPr="005B3363">
        <w:rPr>
          <w:bCs/>
          <w:iCs/>
          <w:highlight w:val="green"/>
          <w:lang w:eastAsia="x-none"/>
        </w:rPr>
        <w:t>Agreement:</w:t>
      </w:r>
    </w:p>
    <w:p w14:paraId="58C457F2" w14:textId="77777777" w:rsidR="005B3363" w:rsidRPr="005B3363" w:rsidRDefault="005B3363" w:rsidP="005B3363">
      <w:pPr>
        <w:jc w:val="both"/>
        <w:rPr>
          <w:rFonts w:eastAsia="Times New Roman"/>
          <w:bCs/>
          <w:iCs/>
        </w:rPr>
      </w:pPr>
      <w:r w:rsidRPr="005B3363">
        <w:rPr>
          <w:rFonts w:eastAsia="Times New Roman"/>
          <w:bCs/>
          <w:iCs/>
        </w:rPr>
        <w:t>Duration of UL transmission segment for UE pre-compensation for PUSCH transmission is a number of PUSCH repetition units configured by the network</w:t>
      </w:r>
    </w:p>
    <w:p w14:paraId="7F6ED1C7" w14:textId="5252378B" w:rsidR="005B3363" w:rsidRPr="005B3363" w:rsidRDefault="005B3363" w:rsidP="005A1670">
      <w:pPr>
        <w:pStyle w:val="ListParagraph"/>
        <w:numPr>
          <w:ilvl w:val="0"/>
          <w:numId w:val="16"/>
        </w:numPr>
        <w:jc w:val="both"/>
        <w:rPr>
          <w:rFonts w:ascii="Times New Roman" w:hAnsi="Times New Roman"/>
          <w:bCs/>
          <w:iCs/>
          <w:color w:val="000000"/>
          <w:sz w:val="24"/>
          <w:szCs w:val="24"/>
        </w:rPr>
      </w:pPr>
      <w:r w:rsidRPr="005B3363">
        <w:rPr>
          <w:rFonts w:ascii="Times New Roman" w:hAnsi="Times New Roman"/>
          <w:bCs/>
          <w:iCs/>
          <w:color w:val="000000"/>
          <w:sz w:val="24"/>
          <w:szCs w:val="24"/>
        </w:rPr>
        <w:t xml:space="preserve">For NB-IoT, repetition unit is </w:t>
      </w:r>
      <w:r w:rsidRPr="005B3363">
        <w:rPr>
          <w:rFonts w:ascii="Times New Roman" w:hAnsi="Times New Roman"/>
          <w:bCs/>
          <w:iCs/>
          <w:color w:val="000000"/>
          <w:sz w:val="24"/>
          <w:szCs w:val="24"/>
        </w:rPr>
        <w:fldChar w:fldCharType="begin"/>
      </w:r>
      <w:r w:rsidRPr="005B3363">
        <w:rPr>
          <w:rFonts w:ascii="Times New Roman" w:hAnsi="Times New Roman"/>
          <w:bCs/>
          <w:iCs/>
          <w:color w:val="000000"/>
          <w:sz w:val="24"/>
          <w:szCs w:val="24"/>
        </w:rPr>
        <w:instrText xml:space="preserve"> QUOTE </w:instrText>
      </w:r>
      <w:r w:rsidR="00023053" w:rsidRPr="00023053">
        <w:rPr>
          <w:rFonts w:ascii="Times New Roman" w:hAnsi="Times New Roman"/>
          <w:bCs/>
          <w:iCs/>
          <w:noProof/>
          <w:position w:val="-5"/>
          <w:sz w:val="24"/>
          <w:szCs w:val="24"/>
        </w:rPr>
        <w:pict w14:anchorId="48154778">
          <v:shape id="_x0000_i1032" type="#_x0000_t75" alt="" style="width:10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A4D&quot;/&gt;&lt;wsp:rsid wsp:val=&quot;00073C45&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5C98&quot;/&gt;&lt;wsp:rsid wsp:val=&quot;00192E48&quot;/&gt;&lt;wsp:rsid wsp:val=&quot;001A5A69&quot;/&gt;&lt;wsp:rsid wsp:val=&quot;001C40D9&quot;/&gt;&lt;wsp:rsid wsp:val=&quot;001C47C4&quot;/&gt;&lt;wsp:rsid wsp:val=&quot;001D746F&quot;/&gt;&lt;wsp:rsid wsp:val=&quot;001F4B2C&quot;/&gt;&lt;wsp:rsid wsp:val=&quot;00204643&quot;/&gt;&lt;wsp:rsid wsp:val=&quot;00293C36&quot;/&gt;&lt;wsp:rsid wsp:val=&quot;002A1E7D&quot;/&gt;&lt;wsp:rsid wsp:val=&quot;002E217D&quot;/&gt;&lt;wsp:rsid wsp:val=&quot;00345EEA&quot;/&gt;&lt;wsp:rsid wsp:val=&quot;003861F7&quot;/&gt;&lt;wsp:rsid wsp:val=&quot;003B2DFF&quot;/&gt;&lt;wsp:rsid wsp:val=&quot;003D4C0C&quot;/&gt;&lt;wsp:rsid wsp:val=&quot;003E7DF2&quot;/&gt;&lt;wsp:rsid wsp:val=&quot;003F30E5&quot;/&gt;&lt;wsp:rsid wsp:val=&quot;004027A6&quot;/&gt;&lt;wsp:rsid wsp:val=&quot;00434061&quot;/&gt;&lt;wsp:rsid wsp:val=&quot;00446088&quot;/&gt;&lt;wsp:rsid wsp:val=&quot;0045763F&quot;/&gt;&lt;wsp:rsid wsp:val=&quot;00462BD0&quot;/&gt;&lt;wsp:rsid wsp:val=&quot;004828E9&quot;/&gt;&lt;wsp:rsid wsp:val=&quot;004952EA&quot;/&gt;&lt;wsp:rsid wsp:val=&quot;004E40C3&quot;/&gt;&lt;wsp:rsid wsp:val=&quot;004F3D56&quot;/&gt;&lt;wsp:rsid wsp:val=&quot;005018C8&quot;/&gt;&lt;wsp:rsid wsp:val=&quot;00512E46&quot;/&gt;&lt;wsp:rsid wsp:val=&quot;00514701&quot;/&gt;&lt;wsp:rsid wsp:val=&quot;005661C6&quot;/&gt;&lt;wsp:rsid wsp:val=&quot;00570536&quot;/&gt;&lt;wsp:rsid wsp:val=&quot;005A5CF3&quot;/&gt;&lt;wsp:rsid wsp:val=&quot;005B5782&quot;/&gt;&lt;wsp:rsid wsp:val=&quot;005D02EF&quot;/&gt;&lt;wsp:rsid wsp:val=&quot;00626922&quot;/&gt;&lt;wsp:rsid wsp:val=&quot;00646379&quot;/&gt;&lt;wsp:rsid wsp:val=&quot;00663643&quot;/&gt;&lt;wsp:rsid wsp:val=&quot;00670E05&quot;/&gt;&lt;wsp:rsid wsp:val=&quot;006F3E1A&quot;/&gt;&lt;wsp:rsid wsp:val=&quot;007436B8&quot;/&gt;&lt;wsp:rsid wsp:val=&quot;007616EC&quot;/&gt;&lt;wsp:rsid wsp:val=&quot;00775629&quot;/&gt;&lt;wsp:rsid wsp:val=&quot;007A1813&quot;/&gt;&lt;wsp:rsid wsp:val=&quot;007A74CE&quot;/&gt;&lt;wsp:rsid wsp:val=&quot;007B5261&quot;/&gt;&lt;wsp:rsid wsp:val=&quot;007C3C20&quot;/&gt;&lt;wsp:rsid wsp:val=&quot;007E329A&quot;/&gt;&lt;wsp:rsid wsp:val=&quot;00864FCD&quot;/&gt;&lt;wsp:rsid wsp:val=&quot;008A34F1&quot;/&gt;&lt;wsp:rsid wsp:val=&quot;008E39EC&quot;/&gt;&lt;wsp:rsid wsp:val=&quot;008E4F63&quot;/&gt;&lt;wsp:rsid wsp:val=&quot;008F2776&quot;/&gt;&lt;wsp:rsid wsp:val=&quot;008F7C25&quot;/&gt;&lt;wsp:rsid wsp:val=&quot;00927607&quot;/&gt;&lt;wsp:rsid wsp:val=&quot;00963C80&quot;/&gt;&lt;wsp:rsid wsp:val=&quot;0098076F&quot;/&gt;&lt;wsp:rsid wsp:val=&quot;009B64D0&quot;/&gt;&lt;wsp:rsid wsp:val=&quot;00AA1F42&quot;/&gt;&lt;wsp:rsid wsp:val=&quot;00AB3635&quot;/&gt;&lt;wsp:rsid wsp:val=&quot;00AD628B&quot;/&gt;&lt;wsp:rsid wsp:val=&quot;00B040D2&quot;/&gt;&lt;wsp:rsid wsp:val=&quot;00B06D46&quot;/&gt;&lt;wsp:rsid wsp:val=&quot;00B10EC3&quot;/&gt;&lt;wsp:rsid wsp:val=&quot;00B264E8&quot;/&gt;&lt;wsp:rsid wsp:val=&quot;00B278E2&quot;/&gt;&lt;wsp:rsid wsp:val=&quot;00B640E8&quot;/&gt;&lt;wsp:rsid wsp:val=&quot;00B75DE1&quot;/&gt;&lt;wsp:rsid wsp:val=&quot;00B83F2E&quot;/&gt;&lt;wsp:rsid wsp:val=&quot;00B902B2&quot;/&gt;&lt;wsp:rsid wsp:val=&quot;00BF1F78&quot;/&gt;&lt;wsp:rsid wsp:val=&quot;00C33122&quot;/&gt;&lt;wsp:rsid wsp:val=&quot;00C447E1&quot;/&gt;&lt;wsp:rsid wsp:val=&quot;00C86B16&quot;/&gt;&lt;wsp:rsid wsp:val=&quot;00CA3B95&quot;/&gt;&lt;wsp:rsid wsp:val=&quot;00CA3DAC&quot;/&gt;&lt;wsp:rsid wsp:val=&quot;00CA4A7A&quot;/&gt;&lt;wsp:rsid wsp:val=&quot;00CB1551&quot;/&gt;&lt;wsp:rsid wsp:val=&quot;00CC16EC&quot;/&gt;&lt;wsp:rsid wsp:val=&quot;00CD1153&quot;/&gt;&lt;wsp:rsid wsp:val=&quot;00D02384&quot;/&gt;&lt;wsp:rsid wsp:val=&quot;00D666F6&quot;/&gt;&lt;wsp:rsid wsp:val=&quot;00DC1932&quot;/&gt;&lt;wsp:rsid wsp:val=&quot;00DC62EE&quot;/&gt;&lt;wsp:rsid wsp:val=&quot;00E017E4&quot;/&gt;&lt;wsp:rsid wsp:val=&quot;00E06236&quot;/&gt;&lt;wsp:rsid wsp:val=&quot;00E467C5&quot;/&gt;&lt;wsp:rsid wsp:val=&quot;00E96E10&quot;/&gt;&lt;wsp:rsid wsp:val=&quot;00EA7990&quot;/&gt;&lt;wsp:rsid wsp:val=&quot;00EC7B40&quot;/&gt;&lt;wsp:rsid wsp:val=&quot;00ED2E01&quot;/&gt;&lt;wsp:rsid wsp:val=&quot;00F079D4&quot;/&gt;&lt;wsp:rsid wsp:val=&quot;00F52B54&quot;/&gt;&lt;wsp:rsid wsp:val=&quot;00F701D5&quot;/&gt;&lt;wsp:rsid wsp:val=&quot;00F724AE&quot;/&gt;&lt;wsp:rsid wsp:val=&quot;00FB2FD3&quot;/&gt;&lt;wsp:rsid wsp:val=&quot;00FD43E6&quot;/&gt;&lt;wsp:rsid wsp:val=&quot;00FD5802&quot;/&gt;&lt;wsp:rsid wsp:val=&quot;00FD7A8B&quot;/&gt;&lt;wsp:rsid wsp:val=&quot;00FE5B15&quot;/&gt;&lt;wsp:rsid wsp:val=&quot;00FE6A52&quot;/&gt;&lt;wsp:rsid wsp:val=&quot;00FF203C&quot;/&gt;&lt;wsp:rsid wsp:val=&quot;00FF4561&quot;/&gt;&lt;wsp:rsid wsp:val=&quot;00FF625E&quot;/&gt;&lt;/wsp:rsids&gt;&lt;/w:docPr&gt;&lt;w:body&gt;&lt;wx:sect&gt;&lt;w:p wsp:rsidR=&quot;00000000&quot; wsp:rsidRDefault=&quot;00FF203C&quot; wsp:rsidP=&quot;00FF203C&quot;&gt;&lt;m:oMathPara&gt;&lt;m:oMath&gt;&lt;m:sSubSup&gt;&lt;m:sSubSupPr&gt;&lt;m:ctrlPr&gt;&lt;w:rPr&gt;&lt;w:rFonts w:ascii=&quot;Cambria Math&quot; w:h-ansi=&quot;Cambria Math&quot;/&gt;&lt;wx:font wx:val=&quot;Cambria Math&quot;/&gt;&lt;w:b/&gt;&lt;w:i/&gt;&lt;w:color w:val=&quot;000000&quot;/&gt;&lt;w:sz-cs w:val=&quot;22&quot;/&gt;&lt;/w:rPr&gt;&lt;/m:ctrlPr&gt;&lt;/m:sSubSupPr&gt;&lt;m:e&gt;&lt;m:r&gt;&lt;m:rPr&gt;&lt;m:sty m:val=&quot;bi&quot;/&gt;&lt;/m:rPr&gt;&lt;w:rPr&gt;&lt;w:rFonts w:ascii=&quot;Cambria Math&quot; w:h-ansi=&quot;Cambria Math&quot;/&gt;&lt;wx:font wx:val=&quot;Cambria Math&quot;/&gt;&lt;w:b/&gt;&lt;w:i/&gt;&lt;w:color w:val=&quot;000000&quot;/&gt;&lt;w:sz-cs w:val=&quot;22&quot;/&gt;&lt;/w:rPr&gt;&lt;m:t&gt;M&lt;/m:t&gt;&lt;/m:r&gt;&lt;/m:e&gt;&lt;m:sub&gt;&lt;m:r&gt;&lt;m:rPr&gt;&lt;m:sty m:val=&quot;bi&quot;/&gt;&lt;/m:rPr&gt;&lt;w:rPr&gt;&lt;w:rFonts w:ascii=&quot;Cambria Math&quot; w:h-ansi=&quot;Cambria Math&quot;/&gt;&lt;wx:font wx:val=&quot;Cambria Math&quot;/&gt;&lt;w:b/&gt;&lt;w:i/&gt;&lt;w:color w:val=&quot;000000&quot;/&gt;&lt;w:sz-cs w:val=&quot;22&quot;/&gt;&lt;/w:rPr&gt;&lt;m:t&gt;identical&lt;/m:t&gt;&lt;/m:r&gt;&lt;/m:sub&gt;&lt;m:sup&gt;&lt;m:r&gt;&lt;m:rPr&gt;&lt;m:sty m:val=&quot;bi&quot;/&gt;&lt;/m:rPr&gt;&lt;w:rPr&gt;&lt;w:rFonts w:ascii=&quot;Cambria Math&quot; w:h-ansi=&quot;Cambria Math&quot;/&gt;&lt;wx:font wx:val=&quot;Cambria Math&quot;/&gt;&lt;w:b/&gt;&lt;w:i/&gt;&lt;w:color w:val=&quot;000000&quot;/&gt;&lt;w:sz-cs w:val=&quot;22&quot;/&gt;&lt;/w:rPr&gt;&lt;m:t&gt;NPUSCH&lt;/m:t&gt;&lt;/m:r&gt;&lt;/m:sup&gt;&lt;/m:sSubSup&gt;&lt;m:r&gt;&lt;m:rPr&gt;&lt;m:sty m:val=&quot;bi&quot;/&gt;&lt;/m:rPr&gt;&lt;w:rPr&gt;&lt;w:rFonts w:ascii=&quot;Cambria Math&quot; w:h-ansi=&quot;Cambria Math&quot;/&gt;&lt;wx:font wx:val=&quot;Cambria Math&quot;/&gt;&lt;w:b/&gt;&lt;w:i/&gt;&lt;w:color w:val=&quot;000000&quot;/&gt;&lt;w:sz-cs w:val=&quot;22&quot;/&gt;&lt;/w:rPr&gt;&lt;m:t&gt;√ó&lt;/m:t&gt;&lt;/m:r&gt;&lt;m:sSubSup&gt;&lt;m:sSubSupPr&gt;&lt;m:ctrlPr&gt;&lt;w:rPr&gt;&lt;w:rFonts w:ascii=&quot;Cambria Math&quot; w:h-ansi=&quot;Cambria Math&quot;/&gt;&lt;wx:font wx:val=&quot;Cambria Math&quot;/&gt;&lt;w:b/&gt;&lt;w:i/&gt;&lt;w:color w:val=&quot;000000&quot;/&gt;&lt;w:sz-cs w:val=&quot;22&quot;/&gt;&lt;/w:rPr&gt;&lt;/m:ctrlPr&gt;&lt;/m:sSubSupPr&gt;&lt;m:e&gt;&lt;m:r&gt;&lt;m:rPr&gt;&lt;m:sty m:val=&quot;bi&quot;/&gt;&lt;/m:rPr&gt;&lt;w:rPr&gt;&lt;w:rFonts w:ascii=&quot;Cambria Math&quot; w:h-ansi=&quot;Cambria Math&quot;/&gt;&lt;wx:font wx:val=&quot;Cambria Math&quot;/&gt;&lt;w:b/&gt;&lt;w:i/&gt;&lt;w:color w:val=&quot;000000&quot;/&gt;&lt;w:sz-cs w:val=&quot;22&quot;/&gt;&lt;/w:rPr&gt;&lt;m:t&gt;N&lt;/m:t&gt;&lt;/m:r&gt;&lt;/m:e&gt;&lt;m:sub&gt;&lt;m:r&gt;&lt;m:rPr&gt;&lt;m:sty m:val=&quot;bi&quot;/&gt;&lt;/m:rPr&gt;&lt;w:rPr&gt;&lt;w:rFonts w:ascii=&quot;Cambria Math&quot; w:h-ansi=&quot;Cambria Math&quot;/&gt;&lt;wx:font wx:val=&quot;Cambria Math&quot;/&gt;&lt;w:b/&gt;&lt;w:i/&gt;&lt;w:color w:val=&quot;000000&quot;/&gt;&lt;w:sz-cs w:val=&quot;22&quot;/&gt;&lt;/w:rPr&gt;&lt;m:t&gt;slot&lt;/m:t&gt;&lt;/m:r&gt;&lt;/m:sub&gt;&lt;m:sup&gt;&lt;m:r&gt;&lt;m:rPr&gt;&lt;m:sty m:val=&quot;bi&quot;/&gt;&lt;/m:rPr&gt;&lt;w:rPr&gt;&lt;w:rFonts w:ascii=&quot;Cambria Math&quot; w:h-ansi=&quot;Cambria Math&quot;/&gt;&lt;wx:font wx:val=&quot;Cambria Math&quot;/&gt;&lt;w:b/&gt;&lt;w:i/&gt;&lt;w:color w:val=&quot;000000&quot;/&gt;&lt;w:sz-cs w:val=&quot;22&quot;/&gt;&lt;/w:rPr&gt;&lt;m:t&gt;UL&lt;/m:t&gt;&lt;/m:r&gt;&lt;/m:sup&gt;&lt;/m:sSubSup&gt;&lt;m:r&gt;&lt;m:rPr&gt;&lt;m:sty m:val=&quot;bi&quot;/&gt;&lt;/m:rPr&gt;&lt;w:rPr&gt;&lt;w:rFonts w:ascii=&quot;Cambria Math&quot; w:h-ansi=&quot;Cambria Math&quot;/&gt;&lt;wx:font wx:val=&quot;Cambria Math&quot;/&gt;&lt;w:b/&gt;&lt;w:i/&gt;&lt;w:color w:val=&quot;000000&quot;/&gt;&lt;w:sz-cs w:val=&quot;22&quot;/&gt;&lt;/w:rPr&gt;&lt;m:t&gt;√ó&lt;/m:t&gt;&lt;/m:r&gt;&lt;m:sSub&gt;&lt;m:sSubPr&gt;&lt;m:ctrlPr&gt;&lt;w:rPr&gt;&lt;w:rFonts w:ascii=&quot;Cambria Math&quot; w:h-ansi=&quot;Cambria Math&quot;/&gt;&lt;wx:font wx:val=&quot;Cambria Math&quot;/&gt;&lt;w:b/&gt;&lt;w:i/&gt;&lt;w:color w:val=&quot;000000&quot;/&gt;&lt;w:sz-cs w:val=&quot;22&quot;/&gt;&lt;/w:rPr&gt;&lt;/m:ctrlPr&gt;&lt;/m:sSubPr&gt;&lt;m:e&gt;&lt;m:r&gt;&lt;m:rPr&gt;&lt;m:sty m:val=&quot;bi&quot;/&gt;&lt;/m:rPr&gt;&lt;w:rPr&gt;&lt;w:rFonts w:ascii=&quot;Cambria Math&quot; w:h-ansi=&quot;Cambria Math&quot;/&gt;&lt;wx:font wx:val=&quot;Cambria Math&quot;/&gt;&lt;w:b/&gt;&lt;w:i/&gt;&lt;w:color w:val=&quot;000000&quot;/&gt;&lt;w:sz-cs w:val=&quot;22&quot;/&gt;&lt;/w:rPr&gt;&lt;m:t&gt;T&lt;/m:t&gt;&lt;/m:r&gt;&lt;/m:e&gt;&lt;m:sub&gt;&lt;m:r&gt;&lt;m:rPr&gt;&lt;m:sty m:val=&quot;bi&quot;/&gt;&lt;/m:rPr&gt;&lt;w:rPr&gt;&lt;w:rFonts w:ascii=&quot;Cambria Math&quot; w:h-ansi=&quot;Cambria Math&quot;/&gt;&lt;wx:font wx:val=&quot;Cambria Math&quot;/&gt;&lt;w:b/&gt;&lt;w:i/&gt;&lt;w:color w:val=&quot;000000&quot;/&gt;&lt;w:sz-cs w:val=&quot;22&quot;/&gt;&lt;/w:rPr&gt;&lt;m:t&gt;slo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5B3363">
        <w:rPr>
          <w:rFonts w:ascii="Times New Roman" w:hAnsi="Times New Roman"/>
          <w:bCs/>
          <w:iCs/>
          <w:color w:val="000000"/>
          <w:sz w:val="24"/>
          <w:szCs w:val="24"/>
        </w:rPr>
        <w:instrText xml:space="preserve"> </w:instrText>
      </w:r>
      <w:r w:rsidRPr="005B3363">
        <w:rPr>
          <w:rFonts w:ascii="Times New Roman" w:hAnsi="Times New Roman"/>
          <w:bCs/>
          <w:iCs/>
          <w:color w:val="000000"/>
          <w:sz w:val="24"/>
          <w:szCs w:val="24"/>
        </w:rPr>
        <w:fldChar w:fldCharType="separate"/>
      </w:r>
      <w:r w:rsidR="00023053" w:rsidRPr="00023053">
        <w:rPr>
          <w:rFonts w:ascii="Times New Roman" w:hAnsi="Times New Roman"/>
          <w:bCs/>
          <w:iCs/>
          <w:noProof/>
          <w:position w:val="-5"/>
          <w:sz w:val="24"/>
          <w:szCs w:val="24"/>
        </w:rPr>
        <w:pict w14:anchorId="6EB65D70">
          <v:shape id="_x0000_i1031" type="#_x0000_t75" alt="" style="width:10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A4D&quot;/&gt;&lt;wsp:rsid wsp:val=&quot;00073C45&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5C98&quot;/&gt;&lt;wsp:rsid wsp:val=&quot;00192E48&quot;/&gt;&lt;wsp:rsid wsp:val=&quot;001A5A69&quot;/&gt;&lt;wsp:rsid wsp:val=&quot;001C40D9&quot;/&gt;&lt;wsp:rsid wsp:val=&quot;001C47C4&quot;/&gt;&lt;wsp:rsid wsp:val=&quot;001D746F&quot;/&gt;&lt;wsp:rsid wsp:val=&quot;001F4B2C&quot;/&gt;&lt;wsp:rsid wsp:val=&quot;00204643&quot;/&gt;&lt;wsp:rsid wsp:val=&quot;00293C36&quot;/&gt;&lt;wsp:rsid wsp:val=&quot;002A1E7D&quot;/&gt;&lt;wsp:rsid wsp:val=&quot;002E217D&quot;/&gt;&lt;wsp:rsid wsp:val=&quot;00345EEA&quot;/&gt;&lt;wsp:rsid wsp:val=&quot;003861F7&quot;/&gt;&lt;wsp:rsid wsp:val=&quot;003B2DFF&quot;/&gt;&lt;wsp:rsid wsp:val=&quot;003D4C0C&quot;/&gt;&lt;wsp:rsid wsp:val=&quot;003E7DF2&quot;/&gt;&lt;wsp:rsid wsp:val=&quot;003F30E5&quot;/&gt;&lt;wsp:rsid wsp:val=&quot;004027A6&quot;/&gt;&lt;wsp:rsid wsp:val=&quot;00434061&quot;/&gt;&lt;wsp:rsid wsp:val=&quot;00446088&quot;/&gt;&lt;wsp:rsid wsp:val=&quot;0045763F&quot;/&gt;&lt;wsp:rsid wsp:val=&quot;00462BD0&quot;/&gt;&lt;wsp:rsid wsp:val=&quot;004828E9&quot;/&gt;&lt;wsp:rsid wsp:val=&quot;004952EA&quot;/&gt;&lt;wsp:rsid wsp:val=&quot;004E40C3&quot;/&gt;&lt;wsp:rsid wsp:val=&quot;004F3D56&quot;/&gt;&lt;wsp:rsid wsp:val=&quot;005018C8&quot;/&gt;&lt;wsp:rsid wsp:val=&quot;00512E46&quot;/&gt;&lt;wsp:rsid wsp:val=&quot;00514701&quot;/&gt;&lt;wsp:rsid wsp:val=&quot;005661C6&quot;/&gt;&lt;wsp:rsid wsp:val=&quot;00570536&quot;/&gt;&lt;wsp:rsid wsp:val=&quot;005A5CF3&quot;/&gt;&lt;wsp:rsid wsp:val=&quot;005B5782&quot;/&gt;&lt;wsp:rsid wsp:val=&quot;005D02EF&quot;/&gt;&lt;wsp:rsid wsp:val=&quot;00626922&quot;/&gt;&lt;wsp:rsid wsp:val=&quot;00646379&quot;/&gt;&lt;wsp:rsid wsp:val=&quot;00663643&quot;/&gt;&lt;wsp:rsid wsp:val=&quot;00670E05&quot;/&gt;&lt;wsp:rsid wsp:val=&quot;006F3E1A&quot;/&gt;&lt;wsp:rsid wsp:val=&quot;007436B8&quot;/&gt;&lt;wsp:rsid wsp:val=&quot;007616EC&quot;/&gt;&lt;wsp:rsid wsp:val=&quot;00775629&quot;/&gt;&lt;wsp:rsid wsp:val=&quot;007A1813&quot;/&gt;&lt;wsp:rsid wsp:val=&quot;007A74CE&quot;/&gt;&lt;wsp:rsid wsp:val=&quot;007B5261&quot;/&gt;&lt;wsp:rsid wsp:val=&quot;007C3C20&quot;/&gt;&lt;wsp:rsid wsp:val=&quot;007E329A&quot;/&gt;&lt;wsp:rsid wsp:val=&quot;00864FCD&quot;/&gt;&lt;wsp:rsid wsp:val=&quot;008A34F1&quot;/&gt;&lt;wsp:rsid wsp:val=&quot;008E39EC&quot;/&gt;&lt;wsp:rsid wsp:val=&quot;008E4F63&quot;/&gt;&lt;wsp:rsid wsp:val=&quot;008F2776&quot;/&gt;&lt;wsp:rsid wsp:val=&quot;008F7C25&quot;/&gt;&lt;wsp:rsid wsp:val=&quot;00927607&quot;/&gt;&lt;wsp:rsid wsp:val=&quot;00963C80&quot;/&gt;&lt;wsp:rsid wsp:val=&quot;0098076F&quot;/&gt;&lt;wsp:rsid wsp:val=&quot;009B64D0&quot;/&gt;&lt;wsp:rsid wsp:val=&quot;00AA1F42&quot;/&gt;&lt;wsp:rsid wsp:val=&quot;00AB3635&quot;/&gt;&lt;wsp:rsid wsp:val=&quot;00AD628B&quot;/&gt;&lt;wsp:rsid wsp:val=&quot;00B040D2&quot;/&gt;&lt;wsp:rsid wsp:val=&quot;00B06D46&quot;/&gt;&lt;wsp:rsid wsp:val=&quot;00B10EC3&quot;/&gt;&lt;wsp:rsid wsp:val=&quot;00B264E8&quot;/&gt;&lt;wsp:rsid wsp:val=&quot;00B278E2&quot;/&gt;&lt;wsp:rsid wsp:val=&quot;00B640E8&quot;/&gt;&lt;wsp:rsid wsp:val=&quot;00B75DE1&quot;/&gt;&lt;wsp:rsid wsp:val=&quot;00B83F2E&quot;/&gt;&lt;wsp:rsid wsp:val=&quot;00B902B2&quot;/&gt;&lt;wsp:rsid wsp:val=&quot;00BF1F78&quot;/&gt;&lt;wsp:rsid wsp:val=&quot;00C33122&quot;/&gt;&lt;wsp:rsid wsp:val=&quot;00C447E1&quot;/&gt;&lt;wsp:rsid wsp:val=&quot;00C86B16&quot;/&gt;&lt;wsp:rsid wsp:val=&quot;00CA3B95&quot;/&gt;&lt;wsp:rsid wsp:val=&quot;00CA3DAC&quot;/&gt;&lt;wsp:rsid wsp:val=&quot;00CA4A7A&quot;/&gt;&lt;wsp:rsid wsp:val=&quot;00CB1551&quot;/&gt;&lt;wsp:rsid wsp:val=&quot;00CC16EC&quot;/&gt;&lt;wsp:rsid wsp:val=&quot;00CD1153&quot;/&gt;&lt;wsp:rsid wsp:val=&quot;00D02384&quot;/&gt;&lt;wsp:rsid wsp:val=&quot;00D666F6&quot;/&gt;&lt;wsp:rsid wsp:val=&quot;00DC1932&quot;/&gt;&lt;wsp:rsid wsp:val=&quot;00DC62EE&quot;/&gt;&lt;wsp:rsid wsp:val=&quot;00E017E4&quot;/&gt;&lt;wsp:rsid wsp:val=&quot;00E06236&quot;/&gt;&lt;wsp:rsid wsp:val=&quot;00E467C5&quot;/&gt;&lt;wsp:rsid wsp:val=&quot;00E96E10&quot;/&gt;&lt;wsp:rsid wsp:val=&quot;00EA7990&quot;/&gt;&lt;wsp:rsid wsp:val=&quot;00EC7B40&quot;/&gt;&lt;wsp:rsid wsp:val=&quot;00ED2E01&quot;/&gt;&lt;wsp:rsid wsp:val=&quot;00F079D4&quot;/&gt;&lt;wsp:rsid wsp:val=&quot;00F52B54&quot;/&gt;&lt;wsp:rsid wsp:val=&quot;00F701D5&quot;/&gt;&lt;wsp:rsid wsp:val=&quot;00F724AE&quot;/&gt;&lt;wsp:rsid wsp:val=&quot;00FB2FD3&quot;/&gt;&lt;wsp:rsid wsp:val=&quot;00FD43E6&quot;/&gt;&lt;wsp:rsid wsp:val=&quot;00FD5802&quot;/&gt;&lt;wsp:rsid wsp:val=&quot;00FD7A8B&quot;/&gt;&lt;wsp:rsid wsp:val=&quot;00FE5B15&quot;/&gt;&lt;wsp:rsid wsp:val=&quot;00FE6A52&quot;/&gt;&lt;wsp:rsid wsp:val=&quot;00FF203C&quot;/&gt;&lt;wsp:rsid wsp:val=&quot;00FF4561&quot;/&gt;&lt;wsp:rsid wsp:val=&quot;00FF625E&quot;/&gt;&lt;/wsp:rsids&gt;&lt;/w:docPr&gt;&lt;w:body&gt;&lt;wx:sect&gt;&lt;w:p wsp:rsidR=&quot;00000000&quot; wsp:rsidRDefault=&quot;00FF203C&quot; wsp:rsidP=&quot;00FF203C&quot;&gt;&lt;m:oMathPara&gt;&lt;m:oMath&gt;&lt;m:sSubSup&gt;&lt;m:sSubSupPr&gt;&lt;m:ctrlPr&gt;&lt;w:rPr&gt;&lt;w:rFonts w:ascii=&quot;Cambria Math&quot; w:h-ansi=&quot;Cambria Math&quot;/&gt;&lt;wx:font wx:val=&quot;Cambria Math&quot;/&gt;&lt;w:b/&gt;&lt;w:i/&gt;&lt;w:color w:val=&quot;000000&quot;/&gt;&lt;w:sz-cs w:val=&quot;22&quot;/&gt;&lt;/w:rPr&gt;&lt;/m:ctrlPr&gt;&lt;/m:sSubSupPr&gt;&lt;m:e&gt;&lt;m:r&gt;&lt;m:rPr&gt;&lt;m:sty m:val=&quot;bi&quot;/&gt;&lt;/m:rPr&gt;&lt;w:rPr&gt;&lt;w:rFonts w:ascii=&quot;Cambria Math&quot; w:h-ansi=&quot;Cambria Math&quot;/&gt;&lt;wx:font wx:val=&quot;Cambria Math&quot;/&gt;&lt;w:b/&gt;&lt;w:i/&gt;&lt;w:color w:val=&quot;000000&quot;/&gt;&lt;w:sz-cs w:val=&quot;22&quot;/&gt;&lt;/w:rPr&gt;&lt;m:t&gt;M&lt;/m:t&gt;&lt;/m:r&gt;&lt;/m:e&gt;&lt;m:sub&gt;&lt;m:r&gt;&lt;m:rPr&gt;&lt;m:sty m:val=&quot;bi&quot;/&gt;&lt;/m:rPr&gt;&lt;w:rPr&gt;&lt;w:rFonts w:ascii=&quot;Cambria Math&quot; w:h-ansi=&quot;Cambria Math&quot;/&gt;&lt;wx:font wx:val=&quot;Cambria Math&quot;/&gt;&lt;w:b/&gt;&lt;w:i/&gt;&lt;w:color w:val=&quot;000000&quot;/&gt;&lt;w:sz-cs w:val=&quot;22&quot;/&gt;&lt;/w:rPr&gt;&lt;m:t&gt;identical&lt;/m:t&gt;&lt;/m:r&gt;&lt;/m:sub&gt;&lt;m:sup&gt;&lt;m:r&gt;&lt;m:rPr&gt;&lt;m:sty m:val=&quot;bi&quot;/&gt;&lt;/m:rPr&gt;&lt;w:rPr&gt;&lt;w:rFonts w:ascii=&quot;Cambria Math&quot; w:h-ansi=&quot;Cambria Math&quot;/&gt;&lt;wx:font wx:val=&quot;Cambria Math&quot;/&gt;&lt;w:b/&gt;&lt;w:i/&gt;&lt;w:color w:val=&quot;000000&quot;/&gt;&lt;w:sz-cs w:val=&quot;22&quot;/&gt;&lt;/w:rPr&gt;&lt;m:t&gt;NPUSCH&lt;/m:t&gt;&lt;/m:r&gt;&lt;/m:sup&gt;&lt;/m:sSubSup&gt;&lt;m:r&gt;&lt;m:rPr&gt;&lt;m:sty m:val=&quot;bi&quot;/&gt;&lt;/m:rPr&gt;&lt;w:rPr&gt;&lt;w:rFonts w:ascii=&quot;Cambria Math&quot; w:h-ansi=&quot;Cambria Math&quot;/&gt;&lt;wx:font wx:val=&quot;Cambria Math&quot;/&gt;&lt;w:b/&gt;&lt;w:i/&gt;&lt;w:color w:val=&quot;000000&quot;/&gt;&lt;w:sz-cs w:val=&quot;22&quot;/&gt;&lt;/w:rPr&gt;&lt;m:t&gt;√ó&lt;/m:t&gt;&lt;/m:r&gt;&lt;m:sSubSup&gt;&lt;m:sSubSupPr&gt;&lt;m:ctrlPr&gt;&lt;w:rPr&gt;&lt;w:rFonts w:ascii=&quot;Cambria Math&quot; w:h-ansi=&quot;Cambria Math&quot;/&gt;&lt;wx:font wx:val=&quot;Cambria Math&quot;/&gt;&lt;w:b/&gt;&lt;w:i/&gt;&lt;w:color w:val=&quot;000000&quot;/&gt;&lt;w:sz-cs w:val=&quot;22&quot;/&gt;&lt;/w:rPr&gt;&lt;/m:ctrlPr&gt;&lt;/m:sSubSupPr&gt;&lt;m:e&gt;&lt;m:r&gt;&lt;m:rPr&gt;&lt;m:sty m:val=&quot;bi&quot;/&gt;&lt;/m:rPr&gt;&lt;w:rPr&gt;&lt;w:rFonts w:ascii=&quot;Cambria Math&quot; w:h-ansi=&quot;Cambria Math&quot;/&gt;&lt;wx:font wx:val=&quot;Cambria Math&quot;/&gt;&lt;w:b/&gt;&lt;w:i/&gt;&lt;w:color w:val=&quot;000000&quot;/&gt;&lt;w:sz-cs w:val=&quot;22&quot;/&gt;&lt;/w:rPr&gt;&lt;m:t&gt;N&lt;/m:t&gt;&lt;/m:r&gt;&lt;/m:e&gt;&lt;m:sub&gt;&lt;m:r&gt;&lt;m:rPr&gt;&lt;m:sty m:val=&quot;bi&quot;/&gt;&lt;/m:rPr&gt;&lt;w:rPr&gt;&lt;w:rFonts w:ascii=&quot;Cambria Math&quot; w:h-ansi=&quot;Cambria Math&quot;/&gt;&lt;wx:font wx:val=&quot;Cambria Math&quot;/&gt;&lt;w:b/&gt;&lt;w:i/&gt;&lt;w:color w:val=&quot;000000&quot;/&gt;&lt;w:sz-cs w:val=&quot;22&quot;/&gt;&lt;/w:rPr&gt;&lt;m:t&gt;slot&lt;/m:t&gt;&lt;/m:r&gt;&lt;/m:sub&gt;&lt;m:sup&gt;&lt;m:r&gt;&lt;m:rPr&gt;&lt;m:sty m:val=&quot;bi&quot;/&gt;&lt;/m:rPr&gt;&lt;w:rPr&gt;&lt;w:rFonts w:ascii=&quot;Cambria Math&quot; w:h-ansi=&quot;Cambria Math&quot;/&gt;&lt;wx:font wx:val=&quot;Cambria Math&quot;/&gt;&lt;w:b/&gt;&lt;w:i/&gt;&lt;w:color w:val=&quot;000000&quot;/&gt;&lt;w:sz-cs w:val=&quot;22&quot;/&gt;&lt;/w:rPr&gt;&lt;m:t&gt;UL&lt;/m:t&gt;&lt;/m:r&gt;&lt;/m:sup&gt;&lt;/m:sSubSup&gt;&lt;m:r&gt;&lt;m:rPr&gt;&lt;m:sty m:val=&quot;bi&quot;/&gt;&lt;/m:rPr&gt;&lt;w:rPr&gt;&lt;w:rFonts w:ascii=&quot;Cambria Math&quot; w:h-ansi=&quot;Cambria Math&quot;/&gt;&lt;wx:font wx:val=&quot;Cambria Math&quot;/&gt;&lt;w:b/&gt;&lt;w:i/&gt;&lt;w:color w:val=&quot;000000&quot;/&gt;&lt;w:sz-cs w:val=&quot;22&quot;/&gt;&lt;/w:rPr&gt;&lt;m:t&gt;√ó&lt;/m:t&gt;&lt;/m:r&gt;&lt;m:sSub&gt;&lt;m:sSubPr&gt;&lt;m:ctrlPr&gt;&lt;w:rPr&gt;&lt;w:rFonts w:ascii=&quot;Cambria Math&quot; w:h-ansi=&quot;Cambria Math&quot;/&gt;&lt;wx:font wx:val=&quot;Cambria Math&quot;/&gt;&lt;w:b/&gt;&lt;w:i/&gt;&lt;w:color w:val=&quot;000000&quot;/&gt;&lt;w:sz-cs w:val=&quot;22&quot;/&gt;&lt;/w:rPr&gt;&lt;/m:ctrlPr&gt;&lt;/m:sSubPr&gt;&lt;m:e&gt;&lt;m:r&gt;&lt;m:rPr&gt;&lt;m:sty m:val=&quot;bi&quot;/&gt;&lt;/m:rPr&gt;&lt;w:rPr&gt;&lt;w:rFonts w:ascii=&quot;Cambria Math&quot; w:h-ansi=&quot;Cambria Math&quot;/&gt;&lt;wx:font wx:val=&quot;Cambria Math&quot;/&gt;&lt;w:b/&gt;&lt;w:i/&gt;&lt;w:color w:val=&quot;000000&quot;/&gt;&lt;w:sz-cs w:val=&quot;22&quot;/&gt;&lt;/w:rPr&gt;&lt;m:t&gt;T&lt;/m:t&gt;&lt;/m:r&gt;&lt;/m:e&gt;&lt;m:sub&gt;&lt;m:r&gt;&lt;m:rPr&gt;&lt;m:sty m:val=&quot;bi&quot;/&gt;&lt;/m:rPr&gt;&lt;w:rPr&gt;&lt;w:rFonts w:ascii=&quot;Cambria Math&quot; w:h-ansi=&quot;Cambria Math&quot;/&gt;&lt;wx:font wx:val=&quot;Cambria Math&quot;/&gt;&lt;w:b/&gt;&lt;w:i/&gt;&lt;w:color w:val=&quot;000000&quot;/&gt;&lt;w:sz-cs w:val=&quot;22&quot;/&gt;&lt;/w:rPr&gt;&lt;m:t&gt;slo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5B3363">
        <w:rPr>
          <w:rFonts w:ascii="Times New Roman" w:hAnsi="Times New Roman"/>
          <w:bCs/>
          <w:iCs/>
          <w:color w:val="000000"/>
          <w:sz w:val="24"/>
          <w:szCs w:val="24"/>
        </w:rPr>
        <w:fldChar w:fldCharType="end"/>
      </w:r>
      <w:r w:rsidRPr="005B3363">
        <w:rPr>
          <w:rFonts w:ascii="Times New Roman" w:hAnsi="Times New Roman"/>
          <w:bCs/>
          <w:iCs/>
          <w:color w:val="000000"/>
          <w:sz w:val="24"/>
          <w:szCs w:val="24"/>
        </w:rPr>
        <w:t xml:space="preserve"> </w:t>
      </w:r>
    </w:p>
    <w:p w14:paraId="5972AA97" w14:textId="5E729375" w:rsidR="005B3363" w:rsidRPr="005B3363" w:rsidRDefault="005B3363" w:rsidP="005A1670">
      <w:pPr>
        <w:pStyle w:val="ListParagraph"/>
        <w:numPr>
          <w:ilvl w:val="0"/>
          <w:numId w:val="16"/>
        </w:numPr>
        <w:jc w:val="both"/>
        <w:rPr>
          <w:rFonts w:ascii="Times New Roman" w:hAnsi="Times New Roman"/>
          <w:bCs/>
          <w:iCs/>
          <w:color w:val="000000"/>
          <w:sz w:val="24"/>
          <w:szCs w:val="24"/>
        </w:rPr>
      </w:pPr>
      <w:r w:rsidRPr="005B3363">
        <w:rPr>
          <w:rFonts w:ascii="Times New Roman" w:hAnsi="Times New Roman"/>
          <w:bCs/>
          <w:iCs/>
          <w:color w:val="000000"/>
          <w:sz w:val="24"/>
          <w:szCs w:val="24"/>
        </w:rPr>
        <w:t xml:space="preserve">For eMTC, repetition unit is  </w:t>
      </w:r>
      <w:r w:rsidRPr="005B3363">
        <w:rPr>
          <w:rFonts w:ascii="Times New Roman" w:hAnsi="Times New Roman"/>
          <w:bCs/>
          <w:iCs/>
          <w:color w:val="000000"/>
          <w:sz w:val="24"/>
          <w:szCs w:val="24"/>
        </w:rPr>
        <w:fldChar w:fldCharType="begin"/>
      </w:r>
      <w:r w:rsidRPr="005B3363">
        <w:rPr>
          <w:rFonts w:ascii="Times New Roman" w:hAnsi="Times New Roman"/>
          <w:bCs/>
          <w:iCs/>
          <w:color w:val="000000"/>
          <w:sz w:val="24"/>
          <w:szCs w:val="24"/>
        </w:rPr>
        <w:instrText xml:space="preserve"> QUOTE </w:instrText>
      </w:r>
      <w:r w:rsidR="00023053" w:rsidRPr="00023053">
        <w:rPr>
          <w:rFonts w:ascii="Times New Roman" w:hAnsi="Times New Roman"/>
          <w:bCs/>
          <w:iCs/>
          <w:noProof/>
          <w:position w:val="-5"/>
          <w:sz w:val="24"/>
          <w:szCs w:val="24"/>
        </w:rPr>
        <w:pict w14:anchorId="1896E8FA">
          <v:shape id="_x0000_i1030" type="#_x0000_t75" alt="" style="width:52.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A4D&quot;/&gt;&lt;wsp:rsid wsp:val=&quot;00073C45&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5C98&quot;/&gt;&lt;wsp:rsid wsp:val=&quot;00192E48&quot;/&gt;&lt;wsp:rsid wsp:val=&quot;001A5A69&quot;/&gt;&lt;wsp:rsid wsp:val=&quot;001C40D9&quot;/&gt;&lt;wsp:rsid wsp:val=&quot;001C47C4&quot;/&gt;&lt;wsp:rsid wsp:val=&quot;001D746F&quot;/&gt;&lt;wsp:rsid wsp:val=&quot;001F4B2C&quot;/&gt;&lt;wsp:rsid wsp:val=&quot;00204643&quot;/&gt;&lt;wsp:rsid wsp:val=&quot;00293C36&quot;/&gt;&lt;wsp:rsid wsp:val=&quot;002A1E7D&quot;/&gt;&lt;wsp:rsid wsp:val=&quot;002E217D&quot;/&gt;&lt;wsp:rsid wsp:val=&quot;00345EEA&quot;/&gt;&lt;wsp:rsid wsp:val=&quot;003861F7&quot;/&gt;&lt;wsp:rsid wsp:val=&quot;003B2DFF&quot;/&gt;&lt;wsp:rsid wsp:val=&quot;003D4C0C&quot;/&gt;&lt;wsp:rsid wsp:val=&quot;003E7DF2&quot;/&gt;&lt;wsp:rsid wsp:val=&quot;003F30E5&quot;/&gt;&lt;wsp:rsid wsp:val=&quot;004027A6&quot;/&gt;&lt;wsp:rsid wsp:val=&quot;00434061&quot;/&gt;&lt;wsp:rsid wsp:val=&quot;00446088&quot;/&gt;&lt;wsp:rsid wsp:val=&quot;0045763F&quot;/&gt;&lt;wsp:rsid wsp:val=&quot;00462BD0&quot;/&gt;&lt;wsp:rsid wsp:val=&quot;004828E9&quot;/&gt;&lt;wsp:rsid wsp:val=&quot;004952EA&quot;/&gt;&lt;wsp:rsid wsp:val=&quot;004E40C3&quot;/&gt;&lt;wsp:rsid wsp:val=&quot;004F3D56&quot;/&gt;&lt;wsp:rsid wsp:val=&quot;005018C8&quot;/&gt;&lt;wsp:rsid wsp:val=&quot;00512E46&quot;/&gt;&lt;wsp:rsid wsp:val=&quot;00514701&quot;/&gt;&lt;wsp:rsid wsp:val=&quot;005661C6&quot;/&gt;&lt;wsp:rsid wsp:val=&quot;00570536&quot;/&gt;&lt;wsp:rsid wsp:val=&quot;005A5CF3&quot;/&gt;&lt;wsp:rsid wsp:val=&quot;005B5782&quot;/&gt;&lt;wsp:rsid wsp:val=&quot;005D02EF&quot;/&gt;&lt;wsp:rsid wsp:val=&quot;00626922&quot;/&gt;&lt;wsp:rsid wsp:val=&quot;00646379&quot;/&gt;&lt;wsp:rsid wsp:val=&quot;00663643&quot;/&gt;&lt;wsp:rsid wsp:val=&quot;00670E05&quot;/&gt;&lt;wsp:rsid wsp:val=&quot;006F3E1A&quot;/&gt;&lt;wsp:rsid wsp:val=&quot;007436B8&quot;/&gt;&lt;wsp:rsid wsp:val=&quot;007616EC&quot;/&gt;&lt;wsp:rsid wsp:val=&quot;00775629&quot;/&gt;&lt;wsp:rsid wsp:val=&quot;007A1813&quot;/&gt;&lt;wsp:rsid wsp:val=&quot;007A74CE&quot;/&gt;&lt;wsp:rsid wsp:val=&quot;007B5261&quot;/&gt;&lt;wsp:rsid wsp:val=&quot;007C3C20&quot;/&gt;&lt;wsp:rsid wsp:val=&quot;007E329A&quot;/&gt;&lt;wsp:rsid wsp:val=&quot;00864FCD&quot;/&gt;&lt;wsp:rsid wsp:val=&quot;008A34F1&quot;/&gt;&lt;wsp:rsid wsp:val=&quot;008E39EC&quot;/&gt;&lt;wsp:rsid wsp:val=&quot;008E4F63&quot;/&gt;&lt;wsp:rsid wsp:val=&quot;008F2776&quot;/&gt;&lt;wsp:rsid wsp:val=&quot;008F7C25&quot;/&gt;&lt;wsp:rsid wsp:val=&quot;00927607&quot;/&gt;&lt;wsp:rsid wsp:val=&quot;00963C80&quot;/&gt;&lt;wsp:rsid wsp:val=&quot;0098076F&quot;/&gt;&lt;wsp:rsid wsp:val=&quot;009B64D0&quot;/&gt;&lt;wsp:rsid wsp:val=&quot;00AA1F42&quot;/&gt;&lt;wsp:rsid wsp:val=&quot;00AB3635&quot;/&gt;&lt;wsp:rsid wsp:val=&quot;00AD628B&quot;/&gt;&lt;wsp:rsid wsp:val=&quot;00B040D2&quot;/&gt;&lt;wsp:rsid wsp:val=&quot;00B06D46&quot;/&gt;&lt;wsp:rsid wsp:val=&quot;00B10EC3&quot;/&gt;&lt;wsp:rsid wsp:val=&quot;00B264E8&quot;/&gt;&lt;wsp:rsid wsp:val=&quot;00B278E2&quot;/&gt;&lt;wsp:rsid wsp:val=&quot;00B640E8&quot;/&gt;&lt;wsp:rsid wsp:val=&quot;00B75DE1&quot;/&gt;&lt;wsp:rsid wsp:val=&quot;00B83F2E&quot;/&gt;&lt;wsp:rsid wsp:val=&quot;00B902B2&quot;/&gt;&lt;wsp:rsid wsp:val=&quot;00BF1F78&quot;/&gt;&lt;wsp:rsid wsp:val=&quot;00C33122&quot;/&gt;&lt;wsp:rsid wsp:val=&quot;00C447E1&quot;/&gt;&lt;wsp:rsid wsp:val=&quot;00C86B16&quot;/&gt;&lt;wsp:rsid wsp:val=&quot;00CA3B95&quot;/&gt;&lt;wsp:rsid wsp:val=&quot;00CA3DAC&quot;/&gt;&lt;wsp:rsid wsp:val=&quot;00CA4A7A&quot;/&gt;&lt;wsp:rsid wsp:val=&quot;00CB1551&quot;/&gt;&lt;wsp:rsid wsp:val=&quot;00CC16EC&quot;/&gt;&lt;wsp:rsid wsp:val=&quot;00CD1153&quot;/&gt;&lt;wsp:rsid wsp:val=&quot;00D02384&quot;/&gt;&lt;wsp:rsid wsp:val=&quot;00D666F6&quot;/&gt;&lt;wsp:rsid wsp:val=&quot;00DC1932&quot;/&gt;&lt;wsp:rsid wsp:val=&quot;00DC62EE&quot;/&gt;&lt;wsp:rsid wsp:val=&quot;00E017E4&quot;/&gt;&lt;wsp:rsid wsp:val=&quot;00E06236&quot;/&gt;&lt;wsp:rsid wsp:val=&quot;00E467C5&quot;/&gt;&lt;wsp:rsid wsp:val=&quot;00E96E10&quot;/&gt;&lt;wsp:rsid wsp:val=&quot;00EA7990&quot;/&gt;&lt;wsp:rsid wsp:val=&quot;00EC7B40&quot;/&gt;&lt;wsp:rsid wsp:val=&quot;00ED2E01&quot;/&gt;&lt;wsp:rsid wsp:val=&quot;00F079D4&quot;/&gt;&lt;wsp:rsid wsp:val=&quot;00F46110&quot;/&gt;&lt;wsp:rsid wsp:val=&quot;00F52B54&quot;/&gt;&lt;wsp:rsid wsp:val=&quot;00F701D5&quot;/&gt;&lt;wsp:rsid wsp:val=&quot;00F724AE&quot;/&gt;&lt;wsp:rsid wsp:val=&quot;00FB2FD3&quot;/&gt;&lt;wsp:rsid wsp:val=&quot;00FD43E6&quot;/&gt;&lt;wsp:rsid wsp:val=&quot;00FD5802&quot;/&gt;&lt;wsp:rsid wsp:val=&quot;00FD7A8B&quot;/&gt;&lt;wsp:rsid wsp:val=&quot;00FE5B15&quot;/&gt;&lt;wsp:rsid wsp:val=&quot;00FE6A52&quot;/&gt;&lt;wsp:rsid wsp:val=&quot;00FF4561&quot;/&gt;&lt;wsp:rsid wsp:val=&quot;00FF625E&quot;/&gt;&lt;/wsp:rsids&gt;&lt;/w:docPr&gt;&lt;w:body&gt;&lt;wx:sect&gt;&lt;w:p wsp:rsidR=&quot;00000000&quot; wsp:rsidRDefault=&quot;00F46110&quot; wsp:rsidP=&quot;00F46110&quot;&gt;&lt;m:oMathPara&gt;&lt;m:oMath&gt;&lt;m:sSubSup&gt;&lt;m:sSubSupPr&gt;&lt;m:ctrlPr&gt;&lt;w:rPr&gt;&lt;w:rFonts w:ascii=&quot;Cambria Math&quot; w:h-ansi=&quot;Cambria Math&quot;/&gt;&lt;wx:font wx:val=&quot;Cambria Math&quot;/&gt;&lt;w:b/&gt;&lt;w:i/&gt;&lt;w:color w:val=&quot;000000&quot;/&gt;&lt;w:sz-cs w:val=&quot;22&quot;/&gt;&lt;/w:rPr&gt;&lt;/m:ctrlPr&gt;&lt;/m:sSubSupPr&gt;&lt;m:e&gt;&lt;m:r&gt;&lt;m:rPr&gt;&lt;m:sty m:val=&quot;bi&quot;/&gt;&lt;/m:rPr&gt;&lt;w:rPr&gt;&lt;w:rFonts w:ascii=&quot;Cambria Math&quot; w:h-ansi=&quot;Cambria Math&quot;/&gt;&lt;wx:font wx:val=&quot;Cambria Math&quot;/&gt;&lt;w:b/&gt;&lt;w:i/&gt;&lt;w:color w:val=&quot;000000&quot;/&gt;&lt;w:sz-cs w:val=&quot;22&quot;/&gt;&lt;/w:rPr&gt;&lt;m:t&gt;N&lt;/m:t&gt;&lt;/m:r&gt;&lt;/m:e&gt;&lt;m:sub&gt;&lt;m:r&gt;&lt;m:rPr&gt;&lt;m:sty m:val=&quot;bi&quot;/&gt;&lt;/m:rPr&gt;&lt;w:rPr&gt;&lt;w:rFonts w:ascii=&quot;Cambria Math&quot; w:h-ansi=&quot;Cambria Math&quot;/&gt;&lt;wx:font wx:val=&quot;Cambria Math&quot;/&gt;&lt;w:b/&gt;&lt;w:i/&gt;&lt;w:color w:val=&quot;000000&quot;/&gt;&lt;w:sz-cs w:val=&quot;22&quot;/&gt;&lt;/w:rPr&gt;&lt;m:t&gt;slot&lt;/m:t&gt;&lt;/m:r&gt;&lt;/m:sub&gt;&lt;m:sup&gt;&lt;m:r&gt;&lt;m:rPr&gt;&lt;m:sty m:val=&quot;bi&quot;/&gt;&lt;/m:rPr&gt;&lt;w:rPr&gt;&lt;w:rFonts w:ascii=&quot;Cambria Math&quot; w:h-ansi=&quot;Cambria Math&quot;/&gt;&lt;wx:font wx:val=&quot;Cambria Math&quot;/&gt;&lt;w:b/&gt;&lt;w:i/&gt;&lt;w:color w:val=&quot;000000&quot;/&gt;&lt;w:sz-cs w:val=&quot;22&quot;/&gt;&lt;/w:rPr&gt;&lt;m:t&gt;UL&lt;/m:t&gt;&lt;/m:r&gt;&lt;/m:sup&gt;&lt;/m:sSubSup&gt;&lt;m:r&gt;&lt;m:rPr&gt;&lt;m:sty m:val=&quot;bi&quot;/&gt;&lt;/m:rPr&gt;&lt;w:rPr&gt;&lt;w:rFonts w:ascii=&quot;Cambria Math&quot; w:h-ansi=&quot;Cambria Math&quot;/&gt;&lt;wx:font wx:val=&quot;Cambria Math&quot;/&gt;&lt;w:b/&gt;&lt;w:i/&gt;&lt;w:color w:val=&quot;000000&quot;/&gt;&lt;w:sz-cs w:val=&quot;22&quot;/&gt;&lt;/w:rPr&gt;&lt;m:t&gt;√ó&lt;/m:t&gt;&lt;/m:r&gt;&lt;m:sSub&gt;&lt;m:sSubPr&gt;&lt;m:ctrlPr&gt;&lt;w:rPr&gt;&lt;w:rFonts w:ascii=&quot;Cambria Math&quot; w:h-ansi=&quot;Cambria Math&quot;/&gt;&lt;wx:font wx:val=&quot;Cambria Math&quot;/&gt;&lt;w:b/&gt;&lt;w:i/&gt;&lt;w:color w:val=&quot;000000&quot;/&gt;&lt;w:sz-cs w:val=&quot;22&quot;/&gt;&lt;/w:rPr&gt;&lt;/m:ctrlPr&gt;&lt;/m:sSubPr&gt;&lt;m:e&gt;&lt;m:r&gt;&lt;m:rPr&gt;&lt;m:sty m:val=&quot;bi&quot;/&gt;&lt;/m:rPr&gt;&lt;w:rPr&gt;&lt;w:rFonts w:ascii=&quot;Cambria Math&quot; w:h-ansi=&quot;Cambria Math&quot;/&gt;&lt;wx:font wx:val=&quot;Cambria Math&quot;/&gt;&lt;w:b/&gt;&lt;w:i/&gt;&lt;w:color w:val=&quot;000000&quot;/&gt;&lt;w:sz-cs w:val=&quot;22&quot;/&gt;&lt;/w:rPr&gt;&lt;m:t&gt;T&lt;/m:t&gt;&lt;/m:r&gt;&lt;/m:e&gt;&lt;m:sub&gt;&lt;m:r&gt;&lt;m:rPr&gt;&lt;m:sty m:val=&quot;bi&quot;/&gt;&lt;/m:rPr&gt;&lt;w:rPr&gt;&lt;w:rFonts w:ascii=&quot;Cambria Math&quot; w:h-ansi=&quot;Cambria Math&quot;/&gt;&lt;wx:font wx:val=&quot;Cambria Math&quot;/&gt;&lt;w:b/&gt;&lt;w:i/&gt;&lt;w:color w:val=&quot;000000&quot;/&gt;&lt;w:sz-cs w:val=&quot;22&quot;/&gt;&lt;/w:rPr&gt;&lt;m:t&gt;slo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B3363">
        <w:rPr>
          <w:rFonts w:ascii="Times New Roman" w:hAnsi="Times New Roman"/>
          <w:bCs/>
          <w:iCs/>
          <w:color w:val="000000"/>
          <w:sz w:val="24"/>
          <w:szCs w:val="24"/>
        </w:rPr>
        <w:instrText xml:space="preserve"> </w:instrText>
      </w:r>
      <w:r w:rsidRPr="005B3363">
        <w:rPr>
          <w:rFonts w:ascii="Times New Roman" w:hAnsi="Times New Roman"/>
          <w:bCs/>
          <w:iCs/>
          <w:color w:val="000000"/>
          <w:sz w:val="24"/>
          <w:szCs w:val="24"/>
        </w:rPr>
        <w:fldChar w:fldCharType="separate"/>
      </w:r>
      <w:r w:rsidR="00023053" w:rsidRPr="00023053">
        <w:rPr>
          <w:rFonts w:ascii="Times New Roman" w:hAnsi="Times New Roman"/>
          <w:bCs/>
          <w:iCs/>
          <w:noProof/>
          <w:position w:val="-5"/>
          <w:sz w:val="24"/>
          <w:szCs w:val="24"/>
        </w:rPr>
        <w:pict w14:anchorId="5F004D91">
          <v:shape id="_x0000_i1029" type="#_x0000_t75" alt="" style="width:52.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A4D&quot;/&gt;&lt;wsp:rsid wsp:val=&quot;00073C45&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5C98&quot;/&gt;&lt;wsp:rsid wsp:val=&quot;00192E48&quot;/&gt;&lt;wsp:rsid wsp:val=&quot;001A5A69&quot;/&gt;&lt;wsp:rsid wsp:val=&quot;001C40D9&quot;/&gt;&lt;wsp:rsid wsp:val=&quot;001C47C4&quot;/&gt;&lt;wsp:rsid wsp:val=&quot;001D746F&quot;/&gt;&lt;wsp:rsid wsp:val=&quot;001F4B2C&quot;/&gt;&lt;wsp:rsid wsp:val=&quot;00204643&quot;/&gt;&lt;wsp:rsid wsp:val=&quot;00293C36&quot;/&gt;&lt;wsp:rsid wsp:val=&quot;002A1E7D&quot;/&gt;&lt;wsp:rsid wsp:val=&quot;002E217D&quot;/&gt;&lt;wsp:rsid wsp:val=&quot;00345EEA&quot;/&gt;&lt;wsp:rsid wsp:val=&quot;003861F7&quot;/&gt;&lt;wsp:rsid wsp:val=&quot;003B2DFF&quot;/&gt;&lt;wsp:rsid wsp:val=&quot;003D4C0C&quot;/&gt;&lt;wsp:rsid wsp:val=&quot;003E7DF2&quot;/&gt;&lt;wsp:rsid wsp:val=&quot;003F30E5&quot;/&gt;&lt;wsp:rsid wsp:val=&quot;004027A6&quot;/&gt;&lt;wsp:rsid wsp:val=&quot;00434061&quot;/&gt;&lt;wsp:rsid wsp:val=&quot;00446088&quot;/&gt;&lt;wsp:rsid wsp:val=&quot;0045763F&quot;/&gt;&lt;wsp:rsid wsp:val=&quot;00462BD0&quot;/&gt;&lt;wsp:rsid wsp:val=&quot;004828E9&quot;/&gt;&lt;wsp:rsid wsp:val=&quot;004952EA&quot;/&gt;&lt;wsp:rsid wsp:val=&quot;004E40C3&quot;/&gt;&lt;wsp:rsid wsp:val=&quot;004F3D56&quot;/&gt;&lt;wsp:rsid wsp:val=&quot;005018C8&quot;/&gt;&lt;wsp:rsid wsp:val=&quot;00512E46&quot;/&gt;&lt;wsp:rsid wsp:val=&quot;00514701&quot;/&gt;&lt;wsp:rsid wsp:val=&quot;005661C6&quot;/&gt;&lt;wsp:rsid wsp:val=&quot;00570536&quot;/&gt;&lt;wsp:rsid wsp:val=&quot;005A5CF3&quot;/&gt;&lt;wsp:rsid wsp:val=&quot;005B5782&quot;/&gt;&lt;wsp:rsid wsp:val=&quot;005D02EF&quot;/&gt;&lt;wsp:rsid wsp:val=&quot;00626922&quot;/&gt;&lt;wsp:rsid wsp:val=&quot;00646379&quot;/&gt;&lt;wsp:rsid wsp:val=&quot;00663643&quot;/&gt;&lt;wsp:rsid wsp:val=&quot;00670E05&quot;/&gt;&lt;wsp:rsid wsp:val=&quot;006F3E1A&quot;/&gt;&lt;wsp:rsid wsp:val=&quot;007436B8&quot;/&gt;&lt;wsp:rsid wsp:val=&quot;007616EC&quot;/&gt;&lt;wsp:rsid wsp:val=&quot;00775629&quot;/&gt;&lt;wsp:rsid wsp:val=&quot;007A1813&quot;/&gt;&lt;wsp:rsid wsp:val=&quot;007A74CE&quot;/&gt;&lt;wsp:rsid wsp:val=&quot;007B5261&quot;/&gt;&lt;wsp:rsid wsp:val=&quot;007C3C20&quot;/&gt;&lt;wsp:rsid wsp:val=&quot;007E329A&quot;/&gt;&lt;wsp:rsid wsp:val=&quot;00864FCD&quot;/&gt;&lt;wsp:rsid wsp:val=&quot;008A34F1&quot;/&gt;&lt;wsp:rsid wsp:val=&quot;008E39EC&quot;/&gt;&lt;wsp:rsid wsp:val=&quot;008E4F63&quot;/&gt;&lt;wsp:rsid wsp:val=&quot;008F2776&quot;/&gt;&lt;wsp:rsid wsp:val=&quot;008F7C25&quot;/&gt;&lt;wsp:rsid wsp:val=&quot;00927607&quot;/&gt;&lt;wsp:rsid wsp:val=&quot;00963C80&quot;/&gt;&lt;wsp:rsid wsp:val=&quot;0098076F&quot;/&gt;&lt;wsp:rsid wsp:val=&quot;009B64D0&quot;/&gt;&lt;wsp:rsid wsp:val=&quot;00AA1F42&quot;/&gt;&lt;wsp:rsid wsp:val=&quot;00AB3635&quot;/&gt;&lt;wsp:rsid wsp:val=&quot;00AD628B&quot;/&gt;&lt;wsp:rsid wsp:val=&quot;00B040D2&quot;/&gt;&lt;wsp:rsid wsp:val=&quot;00B06D46&quot;/&gt;&lt;wsp:rsid wsp:val=&quot;00B10EC3&quot;/&gt;&lt;wsp:rsid wsp:val=&quot;00B264E8&quot;/&gt;&lt;wsp:rsid wsp:val=&quot;00B278E2&quot;/&gt;&lt;wsp:rsid wsp:val=&quot;00B640E8&quot;/&gt;&lt;wsp:rsid wsp:val=&quot;00B75DE1&quot;/&gt;&lt;wsp:rsid wsp:val=&quot;00B83F2E&quot;/&gt;&lt;wsp:rsid wsp:val=&quot;00B902B2&quot;/&gt;&lt;wsp:rsid wsp:val=&quot;00BF1F78&quot;/&gt;&lt;wsp:rsid wsp:val=&quot;00C33122&quot;/&gt;&lt;wsp:rsid wsp:val=&quot;00C447E1&quot;/&gt;&lt;wsp:rsid wsp:val=&quot;00C86B16&quot;/&gt;&lt;wsp:rsid wsp:val=&quot;00CA3B95&quot;/&gt;&lt;wsp:rsid wsp:val=&quot;00CA3DAC&quot;/&gt;&lt;wsp:rsid wsp:val=&quot;00CA4A7A&quot;/&gt;&lt;wsp:rsid wsp:val=&quot;00CB1551&quot;/&gt;&lt;wsp:rsid wsp:val=&quot;00CC16EC&quot;/&gt;&lt;wsp:rsid wsp:val=&quot;00CD1153&quot;/&gt;&lt;wsp:rsid wsp:val=&quot;00D02384&quot;/&gt;&lt;wsp:rsid wsp:val=&quot;00D666F6&quot;/&gt;&lt;wsp:rsid wsp:val=&quot;00DC1932&quot;/&gt;&lt;wsp:rsid wsp:val=&quot;00DC62EE&quot;/&gt;&lt;wsp:rsid wsp:val=&quot;00E017E4&quot;/&gt;&lt;wsp:rsid wsp:val=&quot;00E06236&quot;/&gt;&lt;wsp:rsid wsp:val=&quot;00E467C5&quot;/&gt;&lt;wsp:rsid wsp:val=&quot;00E96E10&quot;/&gt;&lt;wsp:rsid wsp:val=&quot;00EA7990&quot;/&gt;&lt;wsp:rsid wsp:val=&quot;00EC7B40&quot;/&gt;&lt;wsp:rsid wsp:val=&quot;00ED2E01&quot;/&gt;&lt;wsp:rsid wsp:val=&quot;00F079D4&quot;/&gt;&lt;wsp:rsid wsp:val=&quot;00F46110&quot;/&gt;&lt;wsp:rsid wsp:val=&quot;00F52B54&quot;/&gt;&lt;wsp:rsid wsp:val=&quot;00F701D5&quot;/&gt;&lt;wsp:rsid wsp:val=&quot;00F724AE&quot;/&gt;&lt;wsp:rsid wsp:val=&quot;00FB2FD3&quot;/&gt;&lt;wsp:rsid wsp:val=&quot;00FD43E6&quot;/&gt;&lt;wsp:rsid wsp:val=&quot;00FD5802&quot;/&gt;&lt;wsp:rsid wsp:val=&quot;00FD7A8B&quot;/&gt;&lt;wsp:rsid wsp:val=&quot;00FE5B15&quot;/&gt;&lt;wsp:rsid wsp:val=&quot;00FE6A52&quot;/&gt;&lt;wsp:rsid wsp:val=&quot;00FF4561&quot;/&gt;&lt;wsp:rsid wsp:val=&quot;00FF625E&quot;/&gt;&lt;/wsp:rsids&gt;&lt;/w:docPr&gt;&lt;w:body&gt;&lt;wx:sect&gt;&lt;w:p wsp:rsidR=&quot;00000000&quot; wsp:rsidRDefault=&quot;00F46110&quot; wsp:rsidP=&quot;00F46110&quot;&gt;&lt;m:oMathPara&gt;&lt;m:oMath&gt;&lt;m:sSubSup&gt;&lt;m:sSubSupPr&gt;&lt;m:ctrlPr&gt;&lt;w:rPr&gt;&lt;w:rFonts w:ascii=&quot;Cambria Math&quot; w:h-ansi=&quot;Cambria Math&quot;/&gt;&lt;wx:font wx:val=&quot;Cambria Math&quot;/&gt;&lt;w:b/&gt;&lt;w:i/&gt;&lt;w:color w:val=&quot;000000&quot;/&gt;&lt;w:sz-cs w:val=&quot;22&quot;/&gt;&lt;/w:rPr&gt;&lt;/m:ctrlPr&gt;&lt;/m:sSubSupPr&gt;&lt;m:e&gt;&lt;m:r&gt;&lt;m:rPr&gt;&lt;m:sty m:val=&quot;bi&quot;/&gt;&lt;/m:rPr&gt;&lt;w:rPr&gt;&lt;w:rFonts w:ascii=&quot;Cambria Math&quot; w:h-ansi=&quot;Cambria Math&quot;/&gt;&lt;wx:font wx:val=&quot;Cambria Math&quot;/&gt;&lt;w:b/&gt;&lt;w:i/&gt;&lt;w:color w:val=&quot;000000&quot;/&gt;&lt;w:sz-cs w:val=&quot;22&quot;/&gt;&lt;/w:rPr&gt;&lt;m:t&gt;N&lt;/m:t&gt;&lt;/m:r&gt;&lt;/m:e&gt;&lt;m:sub&gt;&lt;m:r&gt;&lt;m:rPr&gt;&lt;m:sty m:val=&quot;bi&quot;/&gt;&lt;/m:rPr&gt;&lt;w:rPr&gt;&lt;w:rFonts w:ascii=&quot;Cambria Math&quot; w:h-ansi=&quot;Cambria Math&quot;/&gt;&lt;wx:font wx:val=&quot;Cambria Math&quot;/&gt;&lt;w:b/&gt;&lt;w:i/&gt;&lt;w:color w:val=&quot;000000&quot;/&gt;&lt;w:sz-cs w:val=&quot;22&quot;/&gt;&lt;/w:rPr&gt;&lt;m:t&gt;slot&lt;/m:t&gt;&lt;/m:r&gt;&lt;/m:sub&gt;&lt;m:sup&gt;&lt;m:r&gt;&lt;m:rPr&gt;&lt;m:sty m:val=&quot;bi&quot;/&gt;&lt;/m:rPr&gt;&lt;w:rPr&gt;&lt;w:rFonts w:ascii=&quot;Cambria Math&quot; w:h-ansi=&quot;Cambria Math&quot;/&gt;&lt;wx:font wx:val=&quot;Cambria Math&quot;/&gt;&lt;w:b/&gt;&lt;w:i/&gt;&lt;w:color w:val=&quot;000000&quot;/&gt;&lt;w:sz-cs w:val=&quot;22&quot;/&gt;&lt;/w:rPr&gt;&lt;m:t&gt;UL&lt;/m:t&gt;&lt;/m:r&gt;&lt;/m:sup&gt;&lt;/m:sSubSup&gt;&lt;m:r&gt;&lt;m:rPr&gt;&lt;m:sty m:val=&quot;bi&quot;/&gt;&lt;/m:rPr&gt;&lt;w:rPr&gt;&lt;w:rFonts w:ascii=&quot;Cambria Math&quot; w:h-ansi=&quot;Cambria Math&quot;/&gt;&lt;wx:font wx:val=&quot;Cambria Math&quot;/&gt;&lt;w:b/&gt;&lt;w:i/&gt;&lt;w:color w:val=&quot;000000&quot;/&gt;&lt;w:sz-cs w:val=&quot;22&quot;/&gt;&lt;/w:rPr&gt;&lt;m:t&gt;√ó&lt;/m:t&gt;&lt;/m:r&gt;&lt;m:sSub&gt;&lt;m:sSubPr&gt;&lt;m:ctrlPr&gt;&lt;w:rPr&gt;&lt;w:rFonts w:ascii=&quot;Cambria Math&quot; w:h-ansi=&quot;Cambria Math&quot;/&gt;&lt;wx:font wx:val=&quot;Cambria Math&quot;/&gt;&lt;w:b/&gt;&lt;w:i/&gt;&lt;w:color w:val=&quot;000000&quot;/&gt;&lt;w:sz-cs w:val=&quot;22&quot;/&gt;&lt;/w:rPr&gt;&lt;/m:ctrlPr&gt;&lt;/m:sSubPr&gt;&lt;m:e&gt;&lt;m:r&gt;&lt;m:rPr&gt;&lt;m:sty m:val=&quot;bi&quot;/&gt;&lt;/m:rPr&gt;&lt;w:rPr&gt;&lt;w:rFonts w:ascii=&quot;Cambria Math&quot; w:h-ansi=&quot;Cambria Math&quot;/&gt;&lt;wx:font wx:val=&quot;Cambria Math&quot;/&gt;&lt;w:b/&gt;&lt;w:i/&gt;&lt;w:color w:val=&quot;000000&quot;/&gt;&lt;w:sz-cs w:val=&quot;22&quot;/&gt;&lt;/w:rPr&gt;&lt;m:t&gt;T&lt;/m:t&gt;&lt;/m:r&gt;&lt;/m:e&gt;&lt;m:sub&gt;&lt;m:r&gt;&lt;m:rPr&gt;&lt;m:sty m:val=&quot;bi&quot;/&gt;&lt;/m:rPr&gt;&lt;w:rPr&gt;&lt;w:rFonts w:ascii=&quot;Cambria Math&quot; w:h-ansi=&quot;Cambria Math&quot;/&gt;&lt;wx:font wx:val=&quot;Cambria Math&quot;/&gt;&lt;w:b/&gt;&lt;w:i/&gt;&lt;w:color w:val=&quot;000000&quot;/&gt;&lt;w:sz-cs w:val=&quot;22&quot;/&gt;&lt;/w:rPr&gt;&lt;m:t&gt;slo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B3363">
        <w:rPr>
          <w:rFonts w:ascii="Times New Roman" w:hAnsi="Times New Roman"/>
          <w:bCs/>
          <w:iCs/>
          <w:color w:val="000000"/>
          <w:sz w:val="24"/>
          <w:szCs w:val="24"/>
        </w:rPr>
        <w:fldChar w:fldCharType="end"/>
      </w:r>
      <w:r w:rsidRPr="005B3363">
        <w:rPr>
          <w:rFonts w:ascii="Times New Roman" w:hAnsi="Times New Roman"/>
          <w:bCs/>
          <w:iCs/>
          <w:color w:val="000000"/>
          <w:sz w:val="24"/>
          <w:szCs w:val="24"/>
        </w:rPr>
        <w:t xml:space="preserve"> for sub-PRB allocation, where T</w:t>
      </w:r>
      <w:r w:rsidRPr="005B3363">
        <w:rPr>
          <w:rFonts w:ascii="Times New Roman" w:hAnsi="Times New Roman"/>
          <w:bCs/>
          <w:iCs/>
          <w:color w:val="000000"/>
          <w:sz w:val="24"/>
          <w:szCs w:val="24"/>
          <w:vertAlign w:val="subscript"/>
        </w:rPr>
        <w:t>slot</w:t>
      </w:r>
      <w:r w:rsidRPr="005B3363">
        <w:rPr>
          <w:rFonts w:ascii="Times New Roman" w:hAnsi="Times New Roman"/>
          <w:bCs/>
          <w:iCs/>
          <w:color w:val="000000"/>
          <w:sz w:val="24"/>
          <w:szCs w:val="24"/>
        </w:rPr>
        <w:t xml:space="preserve"> = 0.5 ms. For full-PRB allocation, repetition unit is one subframe.</w:t>
      </w:r>
    </w:p>
    <w:p w14:paraId="1F0740E5" w14:textId="21694F5A" w:rsidR="005B3363" w:rsidRPr="005B3363" w:rsidRDefault="005B3363" w:rsidP="005A1670">
      <w:pPr>
        <w:pStyle w:val="ListParagraph"/>
        <w:numPr>
          <w:ilvl w:val="0"/>
          <w:numId w:val="16"/>
        </w:numPr>
        <w:jc w:val="both"/>
        <w:rPr>
          <w:rFonts w:ascii="Times New Roman" w:eastAsia="Times New Roman" w:hAnsi="Times New Roman"/>
          <w:bCs/>
          <w:iCs/>
          <w:color w:val="000000"/>
          <w:sz w:val="24"/>
          <w:szCs w:val="24"/>
        </w:rPr>
      </w:pPr>
      <w:r w:rsidRPr="005B3363">
        <w:rPr>
          <w:rFonts w:ascii="Times New Roman" w:hAnsi="Times New Roman"/>
          <w:bCs/>
          <w:iCs/>
          <w:color w:val="000000"/>
          <w:sz w:val="24"/>
          <w:szCs w:val="24"/>
        </w:rPr>
        <w:t xml:space="preserve">NOTE1: </w:t>
      </w:r>
      <w:r w:rsidRPr="005B3363">
        <w:rPr>
          <w:rFonts w:ascii="Times New Roman" w:eastAsia="Times New Roman" w:hAnsi="Times New Roman"/>
          <w:bCs/>
          <w:iCs/>
          <w:color w:val="000000"/>
          <w:sz w:val="24"/>
          <w:szCs w:val="24"/>
        </w:rPr>
        <w:fldChar w:fldCharType="begin"/>
      </w:r>
      <w:r w:rsidRPr="005B3363">
        <w:rPr>
          <w:rFonts w:ascii="Times New Roman" w:eastAsia="Times New Roman" w:hAnsi="Times New Roman"/>
          <w:bCs/>
          <w:iCs/>
          <w:color w:val="000000"/>
          <w:sz w:val="24"/>
          <w:szCs w:val="24"/>
        </w:rPr>
        <w:instrText xml:space="preserve"> QUOTE </w:instrText>
      </w:r>
      <w:r w:rsidR="00023053" w:rsidRPr="00023053">
        <w:rPr>
          <w:rFonts w:ascii="Times New Roman" w:hAnsi="Times New Roman"/>
          <w:bCs/>
          <w:iCs/>
          <w:noProof/>
          <w:position w:val="-5"/>
          <w:sz w:val="24"/>
          <w:szCs w:val="24"/>
        </w:rPr>
        <w:pict w14:anchorId="44CBF5F1">
          <v:shape id="_x0000_i1028" type="#_x0000_t75" alt="" style="width:89.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A4D&quot;/&gt;&lt;wsp:rsid wsp:val=&quot;00073C45&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5C98&quot;/&gt;&lt;wsp:rsid wsp:val=&quot;00192E48&quot;/&gt;&lt;wsp:rsid wsp:val=&quot;001A5A69&quot;/&gt;&lt;wsp:rsid wsp:val=&quot;001C40D9&quot;/&gt;&lt;wsp:rsid wsp:val=&quot;001C47C4&quot;/&gt;&lt;wsp:rsid wsp:val=&quot;001D746F&quot;/&gt;&lt;wsp:rsid wsp:val=&quot;001F4B2C&quot;/&gt;&lt;wsp:rsid wsp:val=&quot;00204643&quot;/&gt;&lt;wsp:rsid wsp:val=&quot;0020723D&quot;/&gt;&lt;wsp:rsid wsp:val=&quot;00293C36&quot;/&gt;&lt;wsp:rsid wsp:val=&quot;002A1E7D&quot;/&gt;&lt;wsp:rsid wsp:val=&quot;002E217D&quot;/&gt;&lt;wsp:rsid wsp:val=&quot;00345EEA&quot;/&gt;&lt;wsp:rsid wsp:val=&quot;003861F7&quot;/&gt;&lt;wsp:rsid wsp:val=&quot;003B2DFF&quot;/&gt;&lt;wsp:rsid wsp:val=&quot;003D4C0C&quot;/&gt;&lt;wsp:rsid wsp:val=&quot;003E7DF2&quot;/&gt;&lt;wsp:rsid wsp:val=&quot;003F30E5&quot;/&gt;&lt;wsp:rsid wsp:val=&quot;004027A6&quot;/&gt;&lt;wsp:rsid wsp:val=&quot;00434061&quot;/&gt;&lt;wsp:rsid wsp:val=&quot;00446088&quot;/&gt;&lt;wsp:rsid wsp:val=&quot;0045763F&quot;/&gt;&lt;wsp:rsid wsp:val=&quot;00462BD0&quot;/&gt;&lt;wsp:rsid wsp:val=&quot;004828E9&quot;/&gt;&lt;wsp:rsid wsp:val=&quot;004952EA&quot;/&gt;&lt;wsp:rsid wsp:val=&quot;004E40C3&quot;/&gt;&lt;wsp:rsid wsp:val=&quot;004F3D56&quot;/&gt;&lt;wsp:rsid wsp:val=&quot;005018C8&quot;/&gt;&lt;wsp:rsid wsp:val=&quot;00512E46&quot;/&gt;&lt;wsp:rsid wsp:val=&quot;00514701&quot;/&gt;&lt;wsp:rsid wsp:val=&quot;005661C6&quot;/&gt;&lt;wsp:rsid wsp:val=&quot;00570536&quot;/&gt;&lt;wsp:rsid wsp:val=&quot;005A5CF3&quot;/&gt;&lt;wsp:rsid wsp:val=&quot;005B5782&quot;/&gt;&lt;wsp:rsid wsp:val=&quot;005D02EF&quot;/&gt;&lt;wsp:rsid wsp:val=&quot;00626922&quot;/&gt;&lt;wsp:rsid wsp:val=&quot;00646379&quot;/&gt;&lt;wsp:rsid wsp:val=&quot;00663643&quot;/&gt;&lt;wsp:rsid wsp:val=&quot;00670E05&quot;/&gt;&lt;wsp:rsid wsp:val=&quot;006F3E1A&quot;/&gt;&lt;wsp:rsid wsp:val=&quot;007436B8&quot;/&gt;&lt;wsp:rsid wsp:val=&quot;007616EC&quot;/&gt;&lt;wsp:rsid wsp:val=&quot;00775629&quot;/&gt;&lt;wsp:rsid wsp:val=&quot;007A1813&quot;/&gt;&lt;wsp:rsid wsp:val=&quot;007A74CE&quot;/&gt;&lt;wsp:rsid wsp:val=&quot;007B5261&quot;/&gt;&lt;wsp:rsid wsp:val=&quot;007C3C20&quot;/&gt;&lt;wsp:rsid wsp:val=&quot;007E329A&quot;/&gt;&lt;wsp:rsid wsp:val=&quot;00864FCD&quot;/&gt;&lt;wsp:rsid wsp:val=&quot;008A34F1&quot;/&gt;&lt;wsp:rsid wsp:val=&quot;008E39EC&quot;/&gt;&lt;wsp:rsid wsp:val=&quot;008E4F63&quot;/&gt;&lt;wsp:rsid wsp:val=&quot;008F2776&quot;/&gt;&lt;wsp:rsid wsp:val=&quot;008F7C25&quot;/&gt;&lt;wsp:rsid wsp:val=&quot;00927607&quot;/&gt;&lt;wsp:rsid wsp:val=&quot;00963C80&quot;/&gt;&lt;wsp:rsid wsp:val=&quot;0098076F&quot;/&gt;&lt;wsp:rsid wsp:val=&quot;009B64D0&quot;/&gt;&lt;wsp:rsid wsp:val=&quot;00AA1F42&quot;/&gt;&lt;wsp:rsid wsp:val=&quot;00AB3635&quot;/&gt;&lt;wsp:rsid wsp:val=&quot;00AD628B&quot;/&gt;&lt;wsp:rsid wsp:val=&quot;00B040D2&quot;/&gt;&lt;wsp:rsid wsp:val=&quot;00B06D46&quot;/&gt;&lt;wsp:rsid wsp:val=&quot;00B10EC3&quot;/&gt;&lt;wsp:rsid wsp:val=&quot;00B264E8&quot;/&gt;&lt;wsp:rsid wsp:val=&quot;00B278E2&quot;/&gt;&lt;wsp:rsid wsp:val=&quot;00B640E8&quot;/&gt;&lt;wsp:rsid wsp:val=&quot;00B75DE1&quot;/&gt;&lt;wsp:rsid wsp:val=&quot;00B83F2E&quot;/&gt;&lt;wsp:rsid wsp:val=&quot;00B902B2&quot;/&gt;&lt;wsp:rsid wsp:val=&quot;00BF1F78&quot;/&gt;&lt;wsp:rsid wsp:val=&quot;00C33122&quot;/&gt;&lt;wsp:rsid wsp:val=&quot;00C447E1&quot;/&gt;&lt;wsp:rsid wsp:val=&quot;00C86B16&quot;/&gt;&lt;wsp:rsid wsp:val=&quot;00CA3B95&quot;/&gt;&lt;wsp:rsid wsp:val=&quot;00CA3DAC&quot;/&gt;&lt;wsp:rsid wsp:val=&quot;00CA4A7A&quot;/&gt;&lt;wsp:rsid wsp:val=&quot;00CB1551&quot;/&gt;&lt;wsp:rsid wsp:val=&quot;00CC16EC&quot;/&gt;&lt;wsp:rsid wsp:val=&quot;00CD1153&quot;/&gt;&lt;wsp:rsid wsp:val=&quot;00D02384&quot;/&gt;&lt;wsp:rsid wsp:val=&quot;00D666F6&quot;/&gt;&lt;wsp:rsid wsp:val=&quot;00DC1932&quot;/&gt;&lt;wsp:rsid wsp:val=&quot;00DC62EE&quot;/&gt;&lt;wsp:rsid wsp:val=&quot;00E017E4&quot;/&gt;&lt;wsp:rsid wsp:val=&quot;00E06236&quot;/&gt;&lt;wsp:rsid wsp:val=&quot;00E467C5&quot;/&gt;&lt;wsp:rsid wsp:val=&quot;00E96E10&quot;/&gt;&lt;wsp:rsid wsp:val=&quot;00EA7990&quot;/&gt;&lt;wsp:rsid wsp:val=&quot;00EC7B40&quot;/&gt;&lt;wsp:rsid wsp:val=&quot;00ED2E01&quot;/&gt;&lt;wsp:rsid wsp:val=&quot;00F079D4&quot;/&gt;&lt;wsp:rsid wsp:val=&quot;00F52B54&quot;/&gt;&lt;wsp:rsid wsp:val=&quot;00F701D5&quot;/&gt;&lt;wsp:rsid wsp:val=&quot;00F724AE&quot;/&gt;&lt;wsp:rsid wsp:val=&quot;00FB2FD3&quot;/&gt;&lt;wsp:rsid wsp:val=&quot;00FD43E6&quot;/&gt;&lt;wsp:rsid wsp:val=&quot;00FD5802&quot;/&gt;&lt;wsp:rsid wsp:val=&quot;00FD7A8B&quot;/&gt;&lt;wsp:rsid wsp:val=&quot;00FE5B15&quot;/&gt;&lt;wsp:rsid wsp:val=&quot;00FE6A52&quot;/&gt;&lt;wsp:rsid wsp:val=&quot;00FF4561&quot;/&gt;&lt;wsp:rsid wsp:val=&quot;00FF625E&quot;/&gt;&lt;/wsp:rsids&gt;&lt;/w:docPr&gt;&lt;w:body&gt;&lt;wx:sect&gt;&lt;w:p wsp:rsidR=&quot;00000000&quot; wsp:rsidRDefault=&quot;0020723D&quot; wsp:rsidP=&quot;0020723D&quot;&gt;&lt;m:oMathPara&gt;&lt;m:oMath&gt;&lt;m:sSubSup&gt;&lt;m:sSubSupPr&gt;&lt;m:ctrlPr&gt;&lt;w:rPr&gt;&lt;w:rFonts w:ascii=&quot;Cambria Math&quot; w:h-ansi=&quot;Cambria Math&quot;/&gt;&lt;wx:font wx:val=&quot;Cambria Math&quot;/&gt;&lt;w:b/&gt;&lt;w:i/&gt;&lt;w:color w:val=&quot;000000&quot;/&gt;&lt;w:sz-cs w:val=&quot;22&quot;/&gt;&lt;/w:rPr&gt;&lt;/m:ctrlPr&gt;&lt;/m:sSubSupPr&gt;&lt;m:e&gt;&lt;m:r&gt;&lt;m:rPr&gt;&lt;m:sty m:val=&quot;bi&quot;/&gt;&lt;/m:rPr&gt;&lt;w:rPr&gt;&lt;w:rFonts w:ascii=&quot;Cambria Math&quot; w:h-ansi=&quot;Cambria Math&quot;/&gt;&lt;wx:font wx:val=&quot;Cambria Math&quot;/&gt;&lt;w:b/&gt;&lt;w:i/&gt;&lt;w:color w:val=&quot;000000&quot;/&gt;&lt;w:sz-cs w:val=&quot;22&quot;/&gt;&lt;/w:rPr&gt;&lt;m:t&gt;M&lt;/m:t&gt;&lt;/m:r&gt;&lt;/m:e&gt;&lt;m:sub&gt;&lt;m:r&gt;&lt;m:rPr&gt;&lt;m:sty m:val=&quot;bi&quot;/&gt;&lt;/m:rPr&gt;&lt;w:rPr&gt;&lt;w:rFonts w:ascii=&quot;Cambria Math&quot; w:h-ansi=&quot;Cambria Math&quot;/&gt;&lt;wx:font wx:val=&quot;Cambria Math&quot;/&gt;&lt;w:b/&gt;&lt;w:i/&gt;&lt;w:color w:val=&quot;000000&quot;/&gt;&lt;w:sz-cs w:val=&quot;22&quot;/&gt;&lt;/w:rPr&gt;&lt;m:t&gt;identical&lt;/m:t&gt;&lt;/m:r&gt;&lt;/m:sub&gt;&lt;m:sup&gt;&lt;m:r&gt;&lt;m:rPr&gt;&lt;m:sty m:val=&quot;bi&quot;/&gt;&lt;/m:rPr&gt;&lt;w:rPr&gt;&lt;w:rFonts w:ascii=&quot;Cambria Math&quot; w:h-ansi=&quot;Cambria Math&quot;/&gt;&lt;wx:font wx:val=&quot;Cambria Math&quot;/&gt;&lt;w:b/&gt;&lt;w:i/&gt;&lt;w:color w:val=&quot;000000&quot;/&gt;&lt;w:sz-cs w:val=&quot;22&quot;/&gt;&lt;/w:rPr&gt;&lt;m:t&gt;NPUSCH&lt;/m:t&gt;&lt;/m:r&gt;&lt;/m:sup&gt;&lt;/m:sSubSup&gt;&lt;m:r&gt;&lt;m:rPr&gt;&lt;m:sty m:val=&quot;bi&quot;/&gt;&lt;/m:rPr&gt;&lt;w:rPr&gt;&lt;w:rFonts w:ascii=&quot;Cambria Math&quot; w:h-ansi=&quot;Cambria Math&quot;/&gt;&lt;wx:font wx:val=&quot;Cambria Math&quot;/&gt;&lt;w:b/&gt;&lt;w:i/&gt;&lt;w:color w:val=&quot;000000&quot;/&gt;&lt;/w:rPr&gt;&lt;m:t&gt;, &lt;/m:t&gt;&lt;/m:r&gt;&lt;m:sSubSup&gt;&lt;m:sSubSupPr&gt;&lt;m:ctrlPr&gt;&lt;w:rPr&gt;&lt;w:rFonts w:ascii=&quot;Cambria Math&quot; w:h-ansi=&quot;Cambria Math&quot;/&gt;&lt;wx:font wx:val=&quot;Cambria Math&quot;/&gt;&lt;w:b/&gt;&lt;w:i/&gt;&lt;w:color w:val=&quot;000000&quot;/&gt;&lt;w:sz-cs w:val=&quot;22&quot;/&gt;&lt;/w:rPr&gt;&lt;/m:ctrlPr&gt;&lt;/m:sSubSupPr&gt;&lt;m:e&gt;&lt;m:r&gt;&lt;m:rPr&gt;&lt;m:sty m:val=&quot;bi&quot;/&gt;&lt;/m:rPr&gt;&lt;w:rPr&gt;&lt;w:rFonts w:ascii=&quot;Cambria Math&quot; w:h-ansi=&quot;Cambria Math&quot;/&gt;&lt;wx:font wx:val=&quot;Cambria Math&quot;/&gt;&lt;w:b/&gt;&lt;w:i/&gt;&lt;w:color w:val=&quot;000000&quot;/&gt;&lt;w:sz-cs w:val=&quot;22&quot;/&gt;&lt;/w:rPr&gt;&lt;m:t&gt;N&lt;/m:t&gt;&lt;/m:r&gt;&lt;/m:e&gt;&lt;m:sub&gt;&lt;m:r&gt;&lt;m:rPr&gt;&lt;m:sty m:val=&quot;bi&quot;/&gt;&lt;/m:rPr&gt;&lt;w:rPr&gt;&lt;w:rFonts w:ascii=&quot;Cambria Math&quot; w:h-ansi=&quot;Cambria Math&quot;/&gt;&lt;wx:font wx:val=&quot;Cambria Math&quot;/&gt;&lt;w:b/&gt;&lt;w:i/&gt;&lt;w:color w:val=&quot;000000&quot;/&gt;&lt;w:sz-cs w:val=&quot;22&quot;/&gt;&lt;/w:rPr&gt;&lt;m:t&gt;slot&lt;/m:t&gt;&lt;/m:r&gt;&lt;/m:sub&gt;&lt;m:sup&gt;&lt;m:r&gt;&lt;m:rPr&gt;&lt;m:sty m:val=&quot;bi&quot;/&gt;&lt;/m:rPr&gt;&lt;w:rPr&gt;&lt;w:rFonts w:ascii=&quot;Cambria Math&quot; w:h-ansi=&quot;Cambria Math&quot;/&gt;&lt;wx:font wx:val=&quot;Cambria Math&quot;/&gt;&lt;w:b/&gt;&lt;w:i/&gt;&lt;w:color w:val=&quot;000000&quot;/&gt;&lt;w:sz-cs w:val=&quot;22&quot;/&gt;&lt;/w:rPr&gt;&lt;m:t&gt;UL&lt;/m:t&gt;&lt;/m:r&gt;&lt;/m:sup&gt;&lt;/m:sSubSup&gt;&lt;m:r&gt;&lt;m:rPr&gt;&lt;m:sty m:val=&quot;bi&quot;/&gt;&lt;/m:rPr&gt;&lt;w:rPr&gt;&lt;w:rFonts w:ascii=&quot;Cambria Math&quot; w:h-ansi=&quot;Cambria Math&quot;/&gt;&lt;wx:font wx:val=&quot;Cambria Math&quot;/&gt;&lt;w:b/&gt;&lt;w:i/&gt;&lt;w:color w:val=&quot;000000&quot;/&gt;&lt;/w:rPr&gt;&lt;m:t&gt;, &lt;/m:t&gt;&lt;/m:r&gt;&lt;m:sSub&gt;&lt;m:sSubPr&gt;&lt;m:ctrlPr&gt;&lt;w:rPr&gt;&lt;w:rFonts w:ascii=&quot;Cambria Math&quot; w:h-ansi=&quot;Cambria Math&quot;/&gt;&lt;wx:font wx:val=&quot;Cambria Math&quot;/&gt;&lt;w:b/&gt;&lt;w:i/&gt;&lt;w:color w:val=&quot;000000&quot;/&gt;&lt;w:sz-cs w:val=&quot;22&quot;/&gt;&lt;/w:rPr&gt;&lt;/m:ctrlPr&gt;&lt;/m:sSubPr&gt;&lt;m:e&gt;&lt;m:r&gt;&lt;m:rPr&gt;&lt;m:sty m:val=&quot;bi&quot;/&gt;&lt;/m:rPr&gt;&lt;w:rPr&gt;&lt;w:rFonts w:ascii=&quot;Cambria Math&quot; w:h-ansi=&quot;Cambria Math&quot;/&gt;&lt;wx:font wx:val=&quot;Cambria Math&quot;/&gt;&lt;w:b/&gt;&lt;w:i/&gt;&lt;w:color w:val=&quot;000000&quot;/&gt;&lt;w:sz-cs w:val=&quot;22&quot;/&gt;&lt;/w:rPr&gt;&lt;m:t&gt;T&lt;/m:t&gt;&lt;/m:r&gt;&lt;/m:e&gt;&lt;m:sub&gt;&lt;m:r&gt;&lt;m:rPr&gt;&lt;m:sty m:val=&quot;bi&quot;/&gt;&lt;/m:rPr&gt;&lt;w:rPr&gt;&lt;w:rFonts w:ascii=&quot;Cambria Math&quot; w:h-ansi=&quot;Cambria Math&quot;/&gt;&lt;wx:font wx:val=&quot;Cambria Math&quot;/&gt;&lt;w:b/&gt;&lt;w:i/&gt;&lt;w:color w:val=&quot;000000&quot;/&gt;&lt;w:sz-cs w:val=&quot;22&quot;/&gt;&lt;/w:rPr&gt;&lt;m:t&gt;slo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5B3363">
        <w:rPr>
          <w:rFonts w:ascii="Times New Roman" w:eastAsia="Times New Roman" w:hAnsi="Times New Roman"/>
          <w:bCs/>
          <w:iCs/>
          <w:color w:val="000000"/>
          <w:sz w:val="24"/>
          <w:szCs w:val="24"/>
        </w:rPr>
        <w:instrText xml:space="preserve"> </w:instrText>
      </w:r>
      <w:r w:rsidRPr="005B3363">
        <w:rPr>
          <w:rFonts w:ascii="Times New Roman" w:eastAsia="Times New Roman" w:hAnsi="Times New Roman"/>
          <w:bCs/>
          <w:iCs/>
          <w:color w:val="000000"/>
          <w:sz w:val="24"/>
          <w:szCs w:val="24"/>
        </w:rPr>
        <w:fldChar w:fldCharType="separate"/>
      </w:r>
      <w:r w:rsidR="00023053" w:rsidRPr="00023053">
        <w:rPr>
          <w:rFonts w:ascii="Times New Roman" w:hAnsi="Times New Roman"/>
          <w:bCs/>
          <w:iCs/>
          <w:noProof/>
          <w:position w:val="-5"/>
          <w:sz w:val="24"/>
          <w:szCs w:val="24"/>
        </w:rPr>
        <w:pict w14:anchorId="17D19FE8">
          <v:shape id="_x0000_i1027" type="#_x0000_t75" alt="" style="width:89.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A4D&quot;/&gt;&lt;wsp:rsid wsp:val=&quot;00073C45&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5C98&quot;/&gt;&lt;wsp:rsid wsp:val=&quot;00192E48&quot;/&gt;&lt;wsp:rsid wsp:val=&quot;001A5A69&quot;/&gt;&lt;wsp:rsid wsp:val=&quot;001C40D9&quot;/&gt;&lt;wsp:rsid wsp:val=&quot;001C47C4&quot;/&gt;&lt;wsp:rsid wsp:val=&quot;001D746F&quot;/&gt;&lt;wsp:rsid wsp:val=&quot;001F4B2C&quot;/&gt;&lt;wsp:rsid wsp:val=&quot;00204643&quot;/&gt;&lt;wsp:rsid wsp:val=&quot;0020723D&quot;/&gt;&lt;wsp:rsid wsp:val=&quot;00293C36&quot;/&gt;&lt;wsp:rsid wsp:val=&quot;002A1E7D&quot;/&gt;&lt;wsp:rsid wsp:val=&quot;002E217D&quot;/&gt;&lt;wsp:rsid wsp:val=&quot;00345EEA&quot;/&gt;&lt;wsp:rsid wsp:val=&quot;003861F7&quot;/&gt;&lt;wsp:rsid wsp:val=&quot;003B2DFF&quot;/&gt;&lt;wsp:rsid wsp:val=&quot;003D4C0C&quot;/&gt;&lt;wsp:rsid wsp:val=&quot;003E7DF2&quot;/&gt;&lt;wsp:rsid wsp:val=&quot;003F30E5&quot;/&gt;&lt;wsp:rsid wsp:val=&quot;004027A6&quot;/&gt;&lt;wsp:rsid wsp:val=&quot;00434061&quot;/&gt;&lt;wsp:rsid wsp:val=&quot;00446088&quot;/&gt;&lt;wsp:rsid wsp:val=&quot;0045763F&quot;/&gt;&lt;wsp:rsid wsp:val=&quot;00462BD0&quot;/&gt;&lt;wsp:rsid wsp:val=&quot;004828E9&quot;/&gt;&lt;wsp:rsid wsp:val=&quot;004952EA&quot;/&gt;&lt;wsp:rsid wsp:val=&quot;004E40C3&quot;/&gt;&lt;wsp:rsid wsp:val=&quot;004F3D56&quot;/&gt;&lt;wsp:rsid wsp:val=&quot;005018C8&quot;/&gt;&lt;wsp:rsid wsp:val=&quot;00512E46&quot;/&gt;&lt;wsp:rsid wsp:val=&quot;00514701&quot;/&gt;&lt;wsp:rsid wsp:val=&quot;005661C6&quot;/&gt;&lt;wsp:rsid wsp:val=&quot;00570536&quot;/&gt;&lt;wsp:rsid wsp:val=&quot;005A5CF3&quot;/&gt;&lt;wsp:rsid wsp:val=&quot;005B5782&quot;/&gt;&lt;wsp:rsid wsp:val=&quot;005D02EF&quot;/&gt;&lt;wsp:rsid wsp:val=&quot;00626922&quot;/&gt;&lt;wsp:rsid wsp:val=&quot;00646379&quot;/&gt;&lt;wsp:rsid wsp:val=&quot;00663643&quot;/&gt;&lt;wsp:rsid wsp:val=&quot;00670E05&quot;/&gt;&lt;wsp:rsid wsp:val=&quot;006F3E1A&quot;/&gt;&lt;wsp:rsid wsp:val=&quot;007436B8&quot;/&gt;&lt;wsp:rsid wsp:val=&quot;007616EC&quot;/&gt;&lt;wsp:rsid wsp:val=&quot;00775629&quot;/&gt;&lt;wsp:rsid wsp:val=&quot;007A1813&quot;/&gt;&lt;wsp:rsid wsp:val=&quot;007A74CE&quot;/&gt;&lt;wsp:rsid wsp:val=&quot;007B5261&quot;/&gt;&lt;wsp:rsid wsp:val=&quot;007C3C20&quot;/&gt;&lt;wsp:rsid wsp:val=&quot;007E329A&quot;/&gt;&lt;wsp:rsid wsp:val=&quot;00864FCD&quot;/&gt;&lt;wsp:rsid wsp:val=&quot;008A34F1&quot;/&gt;&lt;wsp:rsid wsp:val=&quot;008E39EC&quot;/&gt;&lt;wsp:rsid wsp:val=&quot;008E4F63&quot;/&gt;&lt;wsp:rsid wsp:val=&quot;008F2776&quot;/&gt;&lt;wsp:rsid wsp:val=&quot;008F7C25&quot;/&gt;&lt;wsp:rsid wsp:val=&quot;00927607&quot;/&gt;&lt;wsp:rsid wsp:val=&quot;00963C80&quot;/&gt;&lt;wsp:rsid wsp:val=&quot;0098076F&quot;/&gt;&lt;wsp:rsid wsp:val=&quot;009B64D0&quot;/&gt;&lt;wsp:rsid wsp:val=&quot;00AA1F42&quot;/&gt;&lt;wsp:rsid wsp:val=&quot;00AB3635&quot;/&gt;&lt;wsp:rsid wsp:val=&quot;00AD628B&quot;/&gt;&lt;wsp:rsid wsp:val=&quot;00B040D2&quot;/&gt;&lt;wsp:rsid wsp:val=&quot;00B06D46&quot;/&gt;&lt;wsp:rsid wsp:val=&quot;00B10EC3&quot;/&gt;&lt;wsp:rsid wsp:val=&quot;00B264E8&quot;/&gt;&lt;wsp:rsid wsp:val=&quot;00B278E2&quot;/&gt;&lt;wsp:rsid wsp:val=&quot;00B640E8&quot;/&gt;&lt;wsp:rsid wsp:val=&quot;00B75DE1&quot;/&gt;&lt;wsp:rsid wsp:val=&quot;00B83F2E&quot;/&gt;&lt;wsp:rsid wsp:val=&quot;00B902B2&quot;/&gt;&lt;wsp:rsid wsp:val=&quot;00BF1F78&quot;/&gt;&lt;wsp:rsid wsp:val=&quot;00C33122&quot;/&gt;&lt;wsp:rsid wsp:val=&quot;00C447E1&quot;/&gt;&lt;wsp:rsid wsp:val=&quot;00C86B16&quot;/&gt;&lt;wsp:rsid wsp:val=&quot;00CA3B95&quot;/&gt;&lt;wsp:rsid wsp:val=&quot;00CA3DAC&quot;/&gt;&lt;wsp:rsid wsp:val=&quot;00CA4A7A&quot;/&gt;&lt;wsp:rsid wsp:val=&quot;00CB1551&quot;/&gt;&lt;wsp:rsid wsp:val=&quot;00CC16EC&quot;/&gt;&lt;wsp:rsid wsp:val=&quot;00CD1153&quot;/&gt;&lt;wsp:rsid wsp:val=&quot;00D02384&quot;/&gt;&lt;wsp:rsid wsp:val=&quot;00D666F6&quot;/&gt;&lt;wsp:rsid wsp:val=&quot;00DC1932&quot;/&gt;&lt;wsp:rsid wsp:val=&quot;00DC62EE&quot;/&gt;&lt;wsp:rsid wsp:val=&quot;00E017E4&quot;/&gt;&lt;wsp:rsid wsp:val=&quot;00E06236&quot;/&gt;&lt;wsp:rsid wsp:val=&quot;00E467C5&quot;/&gt;&lt;wsp:rsid wsp:val=&quot;00E96E10&quot;/&gt;&lt;wsp:rsid wsp:val=&quot;00EA7990&quot;/&gt;&lt;wsp:rsid wsp:val=&quot;00EC7B40&quot;/&gt;&lt;wsp:rsid wsp:val=&quot;00ED2E01&quot;/&gt;&lt;wsp:rsid wsp:val=&quot;00F079D4&quot;/&gt;&lt;wsp:rsid wsp:val=&quot;00F52B54&quot;/&gt;&lt;wsp:rsid wsp:val=&quot;00F701D5&quot;/&gt;&lt;wsp:rsid wsp:val=&quot;00F724AE&quot;/&gt;&lt;wsp:rsid wsp:val=&quot;00FB2FD3&quot;/&gt;&lt;wsp:rsid wsp:val=&quot;00FD43E6&quot;/&gt;&lt;wsp:rsid wsp:val=&quot;00FD5802&quot;/&gt;&lt;wsp:rsid wsp:val=&quot;00FD7A8B&quot;/&gt;&lt;wsp:rsid wsp:val=&quot;00FE5B15&quot;/&gt;&lt;wsp:rsid wsp:val=&quot;00FE6A52&quot;/&gt;&lt;wsp:rsid wsp:val=&quot;00FF4561&quot;/&gt;&lt;wsp:rsid wsp:val=&quot;00FF625E&quot;/&gt;&lt;/wsp:rsids&gt;&lt;/w:docPr&gt;&lt;w:body&gt;&lt;wx:sect&gt;&lt;w:p wsp:rsidR=&quot;00000000&quot; wsp:rsidRDefault=&quot;0020723D&quot; wsp:rsidP=&quot;0020723D&quot;&gt;&lt;m:oMathPara&gt;&lt;m:oMath&gt;&lt;m:sSubSup&gt;&lt;m:sSubSupPr&gt;&lt;m:ctrlPr&gt;&lt;w:rPr&gt;&lt;w:rFonts w:ascii=&quot;Cambria Math&quot; w:h-ansi=&quot;Cambria Math&quot;/&gt;&lt;wx:font wx:val=&quot;Cambria Math&quot;/&gt;&lt;w:b/&gt;&lt;w:i/&gt;&lt;w:color w:val=&quot;000000&quot;/&gt;&lt;w:sz-cs w:val=&quot;22&quot;/&gt;&lt;/w:rPr&gt;&lt;/m:ctrlPr&gt;&lt;/m:sSubSupPr&gt;&lt;m:e&gt;&lt;m:r&gt;&lt;m:rPr&gt;&lt;m:sty m:val=&quot;bi&quot;/&gt;&lt;/m:rPr&gt;&lt;w:rPr&gt;&lt;w:rFonts w:ascii=&quot;Cambria Math&quot; w:h-ansi=&quot;Cambria Math&quot;/&gt;&lt;wx:font wx:val=&quot;Cambria Math&quot;/&gt;&lt;w:b/&gt;&lt;w:i/&gt;&lt;w:color w:val=&quot;000000&quot;/&gt;&lt;w:sz-cs w:val=&quot;22&quot;/&gt;&lt;/w:rPr&gt;&lt;m:t&gt;M&lt;/m:t&gt;&lt;/m:r&gt;&lt;/m:e&gt;&lt;m:sub&gt;&lt;m:r&gt;&lt;m:rPr&gt;&lt;m:sty m:val=&quot;bi&quot;/&gt;&lt;/m:rPr&gt;&lt;w:rPr&gt;&lt;w:rFonts w:ascii=&quot;Cambria Math&quot; w:h-ansi=&quot;Cambria Math&quot;/&gt;&lt;wx:font wx:val=&quot;Cambria Math&quot;/&gt;&lt;w:b/&gt;&lt;w:i/&gt;&lt;w:color w:val=&quot;000000&quot;/&gt;&lt;w:sz-cs w:val=&quot;22&quot;/&gt;&lt;/w:rPr&gt;&lt;m:t&gt;identical&lt;/m:t&gt;&lt;/m:r&gt;&lt;/m:sub&gt;&lt;m:sup&gt;&lt;m:r&gt;&lt;m:rPr&gt;&lt;m:sty m:val=&quot;bi&quot;/&gt;&lt;/m:rPr&gt;&lt;w:rPr&gt;&lt;w:rFonts w:ascii=&quot;Cambria Math&quot; w:h-ansi=&quot;Cambria Math&quot;/&gt;&lt;wx:font wx:val=&quot;Cambria Math&quot;/&gt;&lt;w:b/&gt;&lt;w:i/&gt;&lt;w:color w:val=&quot;000000&quot;/&gt;&lt;w:sz-cs w:val=&quot;22&quot;/&gt;&lt;/w:rPr&gt;&lt;m:t&gt;NPUSCH&lt;/m:t&gt;&lt;/m:r&gt;&lt;/m:sup&gt;&lt;/m:sSubSup&gt;&lt;m:r&gt;&lt;m:rPr&gt;&lt;m:sty m:val=&quot;bi&quot;/&gt;&lt;/m:rPr&gt;&lt;w:rPr&gt;&lt;w:rFonts w:ascii=&quot;Cambria Math&quot; w:h-ansi=&quot;Cambria Math&quot;/&gt;&lt;wx:font wx:val=&quot;Cambria Math&quot;/&gt;&lt;w:b/&gt;&lt;w:i/&gt;&lt;w:color w:val=&quot;000000&quot;/&gt;&lt;/w:rPr&gt;&lt;m:t&gt;, &lt;/m:t&gt;&lt;/m:r&gt;&lt;m:sSubSup&gt;&lt;m:sSubSupPr&gt;&lt;m:ctrlPr&gt;&lt;w:rPr&gt;&lt;w:rFonts w:ascii=&quot;Cambria Math&quot; w:h-ansi=&quot;Cambria Math&quot;/&gt;&lt;wx:font wx:val=&quot;Cambria Math&quot;/&gt;&lt;w:b/&gt;&lt;w:i/&gt;&lt;w:color w:val=&quot;000000&quot;/&gt;&lt;w:sz-cs w:val=&quot;22&quot;/&gt;&lt;/w:rPr&gt;&lt;/m:ctrlPr&gt;&lt;/m:sSubSupPr&gt;&lt;m:e&gt;&lt;m:r&gt;&lt;m:rPr&gt;&lt;m:sty m:val=&quot;bi&quot;/&gt;&lt;/m:rPr&gt;&lt;w:rPr&gt;&lt;w:rFonts w:ascii=&quot;Cambria Math&quot; w:h-ansi=&quot;Cambria Math&quot;/&gt;&lt;wx:font wx:val=&quot;Cambria Math&quot;/&gt;&lt;w:b/&gt;&lt;w:i/&gt;&lt;w:color w:val=&quot;000000&quot;/&gt;&lt;w:sz-cs w:val=&quot;22&quot;/&gt;&lt;/w:rPr&gt;&lt;m:t&gt;N&lt;/m:t&gt;&lt;/m:r&gt;&lt;/m:e&gt;&lt;m:sub&gt;&lt;m:r&gt;&lt;m:rPr&gt;&lt;m:sty m:val=&quot;bi&quot;/&gt;&lt;/m:rPr&gt;&lt;w:rPr&gt;&lt;w:rFonts w:ascii=&quot;Cambria Math&quot; w:h-ansi=&quot;Cambria Math&quot;/&gt;&lt;wx:font wx:val=&quot;Cambria Math&quot;/&gt;&lt;w:b/&gt;&lt;w:i/&gt;&lt;w:color w:val=&quot;000000&quot;/&gt;&lt;w:sz-cs w:val=&quot;22&quot;/&gt;&lt;/w:rPr&gt;&lt;m:t&gt;slot&lt;/m:t&gt;&lt;/m:r&gt;&lt;/m:sub&gt;&lt;m:sup&gt;&lt;m:r&gt;&lt;m:rPr&gt;&lt;m:sty m:val=&quot;bi&quot;/&gt;&lt;/m:rPr&gt;&lt;w:rPr&gt;&lt;w:rFonts w:ascii=&quot;Cambria Math&quot; w:h-ansi=&quot;Cambria Math&quot;/&gt;&lt;wx:font wx:val=&quot;Cambria Math&quot;/&gt;&lt;w:b/&gt;&lt;w:i/&gt;&lt;w:color w:val=&quot;000000&quot;/&gt;&lt;w:sz-cs w:val=&quot;22&quot;/&gt;&lt;/w:rPr&gt;&lt;m:t&gt;UL&lt;/m:t&gt;&lt;/m:r&gt;&lt;/m:sup&gt;&lt;/m:sSubSup&gt;&lt;m:r&gt;&lt;m:rPr&gt;&lt;m:sty m:val=&quot;bi&quot;/&gt;&lt;/m:rPr&gt;&lt;w:rPr&gt;&lt;w:rFonts w:ascii=&quot;Cambria Math&quot; w:h-ansi=&quot;Cambria Math&quot;/&gt;&lt;wx:font wx:val=&quot;Cambria Math&quot;/&gt;&lt;w:b/&gt;&lt;w:i/&gt;&lt;w:color w:val=&quot;000000&quot;/&gt;&lt;/w:rPr&gt;&lt;m:t&gt;, &lt;/m:t&gt;&lt;/m:r&gt;&lt;m:sSub&gt;&lt;m:sSubPr&gt;&lt;m:ctrlPr&gt;&lt;w:rPr&gt;&lt;w:rFonts w:ascii=&quot;Cambria Math&quot; w:h-ansi=&quot;Cambria Math&quot;/&gt;&lt;wx:font wx:val=&quot;Cambria Math&quot;/&gt;&lt;w:b/&gt;&lt;w:i/&gt;&lt;w:color w:val=&quot;000000&quot;/&gt;&lt;w:sz-cs w:val=&quot;22&quot;/&gt;&lt;/w:rPr&gt;&lt;/m:ctrlPr&gt;&lt;/m:sSubPr&gt;&lt;m:e&gt;&lt;m:r&gt;&lt;m:rPr&gt;&lt;m:sty m:val=&quot;bi&quot;/&gt;&lt;/m:rPr&gt;&lt;w:rPr&gt;&lt;w:rFonts w:ascii=&quot;Cambria Math&quot; w:h-ansi=&quot;Cambria Math&quot;/&gt;&lt;wx:font wx:val=&quot;Cambria Math&quot;/&gt;&lt;w:b/&gt;&lt;w:i/&gt;&lt;w:color w:val=&quot;000000&quot;/&gt;&lt;w:sz-cs w:val=&quot;22&quot;/&gt;&lt;/w:rPr&gt;&lt;m:t&gt;T&lt;/m:t&gt;&lt;/m:r&gt;&lt;/m:e&gt;&lt;m:sub&gt;&lt;m:r&gt;&lt;m:rPr&gt;&lt;m:sty m:val=&quot;bi&quot;/&gt;&lt;/m:rPr&gt;&lt;w:rPr&gt;&lt;w:rFonts w:ascii=&quot;Cambria Math&quot; w:h-ansi=&quot;Cambria Math&quot;/&gt;&lt;wx:font wx:val=&quot;Cambria Math&quot;/&gt;&lt;w:b/&gt;&lt;w:i/&gt;&lt;w:color w:val=&quot;000000&quot;/&gt;&lt;w:sz-cs w:val=&quot;22&quot;/&gt;&lt;/w:rPr&gt;&lt;m:t&gt;slo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5B3363">
        <w:rPr>
          <w:rFonts w:ascii="Times New Roman" w:eastAsia="Times New Roman" w:hAnsi="Times New Roman"/>
          <w:bCs/>
          <w:iCs/>
          <w:color w:val="000000"/>
          <w:sz w:val="24"/>
          <w:szCs w:val="24"/>
        </w:rPr>
        <w:fldChar w:fldCharType="end"/>
      </w:r>
      <w:r w:rsidRPr="005B3363">
        <w:rPr>
          <w:rFonts w:ascii="Times New Roman" w:eastAsia="Times New Roman" w:hAnsi="Times New Roman"/>
          <w:bCs/>
          <w:iCs/>
          <w:color w:val="000000"/>
          <w:sz w:val="24"/>
          <w:szCs w:val="24"/>
        </w:rPr>
        <w:t xml:space="preserve"> are defined in TS 36.211 10.1.2.3 and 10.1.3.6 for NB-IoT</w:t>
      </w:r>
    </w:p>
    <w:p w14:paraId="74514317" w14:textId="78B7D406" w:rsidR="005B3363" w:rsidRPr="005B3363" w:rsidRDefault="005B3363" w:rsidP="005A1670">
      <w:pPr>
        <w:pStyle w:val="ListParagraph"/>
        <w:numPr>
          <w:ilvl w:val="0"/>
          <w:numId w:val="16"/>
        </w:numPr>
        <w:jc w:val="both"/>
        <w:rPr>
          <w:rFonts w:ascii="Times New Roman" w:eastAsia="Times New Roman" w:hAnsi="Times New Roman"/>
          <w:bCs/>
          <w:iCs/>
          <w:color w:val="000000"/>
          <w:sz w:val="24"/>
          <w:szCs w:val="24"/>
        </w:rPr>
      </w:pPr>
      <w:r w:rsidRPr="005B3363">
        <w:rPr>
          <w:rFonts w:ascii="Times New Roman" w:eastAsia="Times New Roman" w:hAnsi="Times New Roman"/>
          <w:bCs/>
          <w:iCs/>
          <w:color w:val="000000"/>
          <w:sz w:val="24"/>
          <w:szCs w:val="24"/>
        </w:rPr>
        <w:t xml:space="preserve">NOTE2: </w:t>
      </w:r>
      <w:r w:rsidRPr="005B3363">
        <w:rPr>
          <w:rFonts w:ascii="Times New Roman" w:eastAsia="Times New Roman" w:hAnsi="Times New Roman"/>
          <w:bCs/>
          <w:iCs/>
          <w:color w:val="000000"/>
          <w:sz w:val="24"/>
          <w:szCs w:val="24"/>
        </w:rPr>
        <w:fldChar w:fldCharType="begin"/>
      </w:r>
      <w:r w:rsidRPr="005B3363">
        <w:rPr>
          <w:rFonts w:ascii="Times New Roman" w:eastAsia="Times New Roman" w:hAnsi="Times New Roman"/>
          <w:bCs/>
          <w:iCs/>
          <w:color w:val="000000"/>
          <w:sz w:val="24"/>
          <w:szCs w:val="24"/>
        </w:rPr>
        <w:instrText xml:space="preserve"> QUOTE </w:instrText>
      </w:r>
      <w:r w:rsidR="00023053" w:rsidRPr="00023053">
        <w:rPr>
          <w:rFonts w:ascii="Times New Roman" w:hAnsi="Times New Roman"/>
          <w:bCs/>
          <w:iCs/>
          <w:noProof/>
          <w:position w:val="-8"/>
          <w:sz w:val="24"/>
          <w:szCs w:val="24"/>
        </w:rPr>
        <w:pict w14:anchorId="39BE67CE">
          <v:shape id="_x0000_i1026" type="#_x0000_t75" alt="" style="width:54.5pt;height:14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A4D&quot;/&gt;&lt;wsp:rsid wsp:val=&quot;00073C45&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5C98&quot;/&gt;&lt;wsp:rsid wsp:val=&quot;00192E48&quot;/&gt;&lt;wsp:rsid wsp:val=&quot;001A5A69&quot;/&gt;&lt;wsp:rsid wsp:val=&quot;001C40D9&quot;/&gt;&lt;wsp:rsid wsp:val=&quot;001C47C4&quot;/&gt;&lt;wsp:rsid wsp:val=&quot;001D746F&quot;/&gt;&lt;wsp:rsid wsp:val=&quot;001F4B2C&quot;/&gt;&lt;wsp:rsid wsp:val=&quot;00204643&quot;/&gt;&lt;wsp:rsid wsp:val=&quot;00293C36&quot;/&gt;&lt;wsp:rsid wsp:val=&quot;002A1E7D&quot;/&gt;&lt;wsp:rsid wsp:val=&quot;002E217D&quot;/&gt;&lt;wsp:rsid wsp:val=&quot;00345EEA&quot;/&gt;&lt;wsp:rsid wsp:val=&quot;003861F7&quot;/&gt;&lt;wsp:rsid wsp:val=&quot;003B2DFF&quot;/&gt;&lt;wsp:rsid wsp:val=&quot;003D4C0C&quot;/&gt;&lt;wsp:rsid wsp:val=&quot;003E7DF2&quot;/&gt;&lt;wsp:rsid wsp:val=&quot;003F30E5&quot;/&gt;&lt;wsp:rsid wsp:val=&quot;004027A6&quot;/&gt;&lt;wsp:rsid wsp:val=&quot;00434061&quot;/&gt;&lt;wsp:rsid wsp:val=&quot;00446088&quot;/&gt;&lt;wsp:rsid wsp:val=&quot;0045763F&quot;/&gt;&lt;wsp:rsid wsp:val=&quot;00462BD0&quot;/&gt;&lt;wsp:rsid wsp:val=&quot;004828E9&quot;/&gt;&lt;wsp:rsid wsp:val=&quot;004952EA&quot;/&gt;&lt;wsp:rsid wsp:val=&quot;004E40C3&quot;/&gt;&lt;wsp:rsid wsp:val=&quot;004F3D56&quot;/&gt;&lt;wsp:rsid wsp:val=&quot;005018C8&quot;/&gt;&lt;wsp:rsid wsp:val=&quot;00512E46&quot;/&gt;&lt;wsp:rsid wsp:val=&quot;00514701&quot;/&gt;&lt;wsp:rsid wsp:val=&quot;005661C6&quot;/&gt;&lt;wsp:rsid wsp:val=&quot;00570536&quot;/&gt;&lt;wsp:rsid wsp:val=&quot;005A5CF3&quot;/&gt;&lt;wsp:rsid wsp:val=&quot;005B5782&quot;/&gt;&lt;wsp:rsid wsp:val=&quot;005D02EF&quot;/&gt;&lt;wsp:rsid wsp:val=&quot;00626922&quot;/&gt;&lt;wsp:rsid wsp:val=&quot;00646379&quot;/&gt;&lt;wsp:rsid wsp:val=&quot;00663643&quot;/&gt;&lt;wsp:rsid wsp:val=&quot;00670E05&quot;/&gt;&lt;wsp:rsid wsp:val=&quot;006F3E1A&quot;/&gt;&lt;wsp:rsid wsp:val=&quot;007436B8&quot;/&gt;&lt;wsp:rsid wsp:val=&quot;007616EC&quot;/&gt;&lt;wsp:rsid wsp:val=&quot;00775629&quot;/&gt;&lt;wsp:rsid wsp:val=&quot;007A1813&quot;/&gt;&lt;wsp:rsid wsp:val=&quot;007A74CE&quot;/&gt;&lt;wsp:rsid wsp:val=&quot;007B5261&quot;/&gt;&lt;wsp:rsid wsp:val=&quot;007C3C20&quot;/&gt;&lt;wsp:rsid wsp:val=&quot;007E329A&quot;/&gt;&lt;wsp:rsid wsp:val=&quot;00864FCD&quot;/&gt;&lt;wsp:rsid wsp:val=&quot;008A34F1&quot;/&gt;&lt;wsp:rsid wsp:val=&quot;008E39EC&quot;/&gt;&lt;wsp:rsid wsp:val=&quot;008E4F63&quot;/&gt;&lt;wsp:rsid wsp:val=&quot;008F2776&quot;/&gt;&lt;wsp:rsid wsp:val=&quot;008F7C25&quot;/&gt;&lt;wsp:rsid wsp:val=&quot;00927607&quot;/&gt;&lt;wsp:rsid wsp:val=&quot;00963C80&quot;/&gt;&lt;wsp:rsid wsp:val=&quot;0098076F&quot;/&gt;&lt;wsp:rsid wsp:val=&quot;009B64D0&quot;/&gt;&lt;wsp:rsid wsp:val=&quot;00AA1F42&quot;/&gt;&lt;wsp:rsid wsp:val=&quot;00AB3635&quot;/&gt;&lt;wsp:rsid wsp:val=&quot;00AD628B&quot;/&gt;&lt;wsp:rsid wsp:val=&quot;00AF36C6&quot;/&gt;&lt;wsp:rsid wsp:val=&quot;00B040D2&quot;/&gt;&lt;wsp:rsid wsp:val=&quot;00B06D46&quot;/&gt;&lt;wsp:rsid wsp:val=&quot;00B10EC3&quot;/&gt;&lt;wsp:rsid wsp:val=&quot;00B264E8&quot;/&gt;&lt;wsp:rsid wsp:val=&quot;00B278E2&quot;/&gt;&lt;wsp:rsid wsp:val=&quot;00B640E8&quot;/&gt;&lt;wsp:rsid wsp:val=&quot;00B75DE1&quot;/&gt;&lt;wsp:rsid wsp:val=&quot;00B83F2E&quot;/&gt;&lt;wsp:rsid wsp:val=&quot;00B902B2&quot;/&gt;&lt;wsp:rsid wsp:val=&quot;00BF1F78&quot;/&gt;&lt;wsp:rsid wsp:val=&quot;00C33122&quot;/&gt;&lt;wsp:rsid wsp:val=&quot;00C447E1&quot;/&gt;&lt;wsp:rsid wsp:val=&quot;00C86B16&quot;/&gt;&lt;wsp:rsid wsp:val=&quot;00CA3B95&quot;/&gt;&lt;wsp:rsid wsp:val=&quot;00CA3DAC&quot;/&gt;&lt;wsp:rsid wsp:val=&quot;00CA4A7A&quot;/&gt;&lt;wsp:rsid wsp:val=&quot;00CB1551&quot;/&gt;&lt;wsp:rsid wsp:val=&quot;00CC16EC&quot;/&gt;&lt;wsp:rsid wsp:val=&quot;00CD1153&quot;/&gt;&lt;wsp:rsid wsp:val=&quot;00D02384&quot;/&gt;&lt;wsp:rsid wsp:val=&quot;00D666F6&quot;/&gt;&lt;wsp:rsid wsp:val=&quot;00DC1932&quot;/&gt;&lt;wsp:rsid wsp:val=&quot;00DC62EE&quot;/&gt;&lt;wsp:rsid wsp:val=&quot;00E017E4&quot;/&gt;&lt;wsp:rsid wsp:val=&quot;00E06236&quot;/&gt;&lt;wsp:rsid wsp:val=&quot;00E467C5&quot;/&gt;&lt;wsp:rsid wsp:val=&quot;00E96E10&quot;/&gt;&lt;wsp:rsid wsp:val=&quot;00EA7990&quot;/&gt;&lt;wsp:rsid wsp:val=&quot;00EC7B40&quot;/&gt;&lt;wsp:rsid wsp:val=&quot;00ED2E01&quot;/&gt;&lt;wsp:rsid wsp:val=&quot;00F079D4&quot;/&gt;&lt;wsp:rsid wsp:val=&quot;00F52B54&quot;/&gt;&lt;wsp:rsid wsp:val=&quot;00F701D5&quot;/&gt;&lt;wsp:rsid wsp:val=&quot;00F724AE&quot;/&gt;&lt;wsp:rsid wsp:val=&quot;00FB2FD3&quot;/&gt;&lt;wsp:rsid wsp:val=&quot;00FD43E6&quot;/&gt;&lt;wsp:rsid wsp:val=&quot;00FD5802&quot;/&gt;&lt;wsp:rsid wsp:val=&quot;00FD7A8B&quot;/&gt;&lt;wsp:rsid wsp:val=&quot;00FE5B15&quot;/&gt;&lt;wsp:rsid wsp:val=&quot;00FE6A52&quot;/&gt;&lt;wsp:rsid wsp:val=&quot;00FF4561&quot;/&gt;&lt;wsp:rsid wsp:val=&quot;00FF625E&quot;/&gt;&lt;/wsp:rsids&gt;&lt;/w:docPr&gt;&lt;w:body&gt;&lt;wx:sect&gt;&lt;w:p wsp:rsidR=&quot;00000000&quot; wsp:rsidRDefault=&quot;00AF36C6&quot; wsp:rsidP=&quot;00AF36C6&quot;&gt;&lt;m:oMathPara&gt;&lt;m:oMath&gt;&lt;m:sSubSup&gt;&lt;m:sSubSupPr&gt;&lt;m:ctrlPr&gt;&lt;w:rPr&gt;&lt;w:rFonts w:ascii=&quot;Cambria Math&quot; w:h-ansi=&quot;Cambria Math&quot;/&gt;&lt;wx:font wx:val=&quot;Cambria Math&quot;/&gt;&lt;w:b/&gt;&lt;w:i/&gt;&lt;w:color w:val=&quot;000000&quot;/&gt;&lt;w:sz-cs w:val=&quot;22&quot;/&gt;&lt;/w:rPr&gt;&lt;/m:ctrlPr&gt;&lt;/m:sSubSupPr&gt;&lt;m:e&gt;&lt;m:r&gt;&lt;m:rPr&gt;&lt;m:sty m:val=&quot;bi&quot;/&gt;&lt;/m:rPr&gt;&lt;w:rPr&gt;&lt;w:rFonts w:ascii=&quot;Cambria Math&quot; w:h-ansi=&quot;Cambria Math&quot;/&gt;&lt;wx:font wx:val=&quot;Cambria Math&quot;/&gt;&lt;w:b/&gt;&lt;w:i/&gt;&lt;w:color w:val=&quot;000000&quot;/&gt;&lt;/w:rPr&gt;&lt;m:t&gt;M&lt;/m:t&gt;&lt;/m:r&gt;&lt;/m:e&gt;&lt;m:sub&gt;&lt;m:r&gt;&lt;m:rPr&gt;&lt;m:sty m:val=&quot;bi&quot;/&gt;&lt;/m:rPr&gt;&lt;w:rPr&gt;&lt;w:rFonts w:ascii=&quot;Cambria Math&quot; w:h-ansi=&quot;Cambria Math&quot;/&gt;&lt;wx:font wx:val=&quot;Cambria Math&quot;/&gt;&lt;w:b/&gt;&lt;w:i/&gt;&lt;w:color w:val=&quot;000000&quot;/&gt;&lt;w:sz-cs w:val=&quot;22&quot;/&gt;&lt;/w:rPr&gt;&lt;m:t&gt;symb&lt;/m:t&gt;&lt;/m:r&gt;&lt;/m:sub&gt;&lt;m:sup&gt;&lt;m:r&gt;&lt;m:rPr&gt;&lt;m:sty m:val=&quot;bi&quot;/&gt;&lt;/m:rPr&gt;&lt;w:rPr&gt;&lt;w:rFonts w:ascii=&quot;Cambria Math&quot; w:h-ansi=&quot;Cambria Math&quot;/&gt;&lt;wx:font wx:val=&quot;Cambria Math&quot;/&gt;&lt;w:b/&gt;&lt;w:i/&gt;&lt;w:color w:val=&quot;000000&quot;/&gt;&lt;w:sz-cs w:val=&quot;22&quot;/&gt;&lt;/w:rPr&gt;&lt;m:t&gt;UL&lt;/m:t&gt;&lt;/m:r&gt;&lt;/m:sup&gt;&lt;/m:sSubSup&gt;&lt;m:r&gt;&lt;m:rPr&gt;&lt;m:sty m:val=&quot;bi&quot;/&gt;&lt;/m:rPr&gt;&lt;w:rPr&gt;&lt;w:rFonts w:ascii=&quot;Cambria Math&quot; w:h-ansi=&quot;Cambria Math&quot;/&gt;&lt;wx:font wx:val=&quot;Cambria Math&quot;/&gt;&lt;w:b/&gt;&lt;w:i/&gt;&lt;w:color w:val=&quot;000000&quot;/&gt;&lt;/w:rPr&gt;&lt;m:t&gt;, &lt;/m:t&gt;&lt;/m:r&gt;&lt;m:sSubSup&gt;&lt;m:sSubSupPr&gt;&lt;m:ctrlPr&gt;&lt;w:rPr&gt;&lt;w:rFonts w:ascii=&quot;Cambria Math&quot; w:h-ansi=&quot;Cambria Math&quot;/&gt;&lt;wx:font wx:val=&quot;Cambria Math&quot;/&gt;&lt;w:b/&gt;&lt;w:i/&gt;&lt;w:color w:val=&quot;000000&quot;/&gt;&lt;w:sz-cs w:val=&quot;22&quot;/&gt;&lt;/w:rPr&gt;&lt;/m:ctrlPr&gt;&lt;/m:sSubSupPr&gt;&lt;m:e&gt;&lt;m:r&gt;&lt;m:rPr&gt;&lt;m:sty m:val=&quot;bi&quot;/&gt;&lt;/m:rPr&gt;&lt;w:rPr&gt;&lt;w:rFonts w:ascii=&quot;Cambria Math&quot; w:h-ansi=&quot;Cambria Math&quot;/&gt;&lt;wx:font wx:val=&quot;Cambria Math&quot;/&gt;&lt;w:b/&gt;&lt;w:i/&gt;&lt;w:color w:val=&quot;000000&quot;/&gt;&lt;/w:rPr&gt;&lt;m:t&gt;M&lt;/m:t&gt;&lt;/m:r&gt;&lt;/m:e&gt;&lt;m:sub&gt;&lt;m:r&gt;&lt;m:rPr&gt;&lt;m:sty m:val=&quot;bi&quot;/&gt;&lt;/m:rPr&gt;&lt;w:rPr&gt;&lt;w:rFonts w:ascii=&quot;Cambria Math&quot; w:h-ansi=&quot;Cambria Math&quot;/&gt;&lt;wx:font wx:val=&quot;Cambria Math&quot;/&gt;&lt;w:b/&gt;&lt;w:i/&gt;&lt;w:color w:val=&quot;000000&quot;/&gt;&lt;w:sz-cs w:val=&quot;22&quot;/&gt;&lt;/w:rPr&gt;&lt;m:t&gt;slot&lt;/m:t&gt;&lt;/m:r&gt;&lt;/m:sub&gt;&lt;m:sup&gt;&lt;m:r&gt;&lt;m:rPr&gt;&lt;m:sty m:val=&quot;bi&quot;/&gt;&lt;/m:rPr&gt;&lt;w:rPr&gt;&lt;w:rFonts w:ascii=&quot;Cambria Math&quot; w:h-ansi=&quot;Cambria Math&quot;/&gt;&lt;wx:font wx:val=&quot;Cambria Math&quot;/&gt;&lt;w:b/&gt;&lt;w:i/&gt;&lt;w:color w:val=&quot;000000&quot;/&gt;&lt;w:sz-cs w:val=&quot;22&quot;/&gt;&lt;/w:rPr&gt;&lt;m:t&gt;U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5B3363">
        <w:rPr>
          <w:rFonts w:ascii="Times New Roman" w:eastAsia="Times New Roman" w:hAnsi="Times New Roman"/>
          <w:bCs/>
          <w:iCs/>
          <w:color w:val="000000"/>
          <w:sz w:val="24"/>
          <w:szCs w:val="24"/>
        </w:rPr>
        <w:instrText xml:space="preserve"> </w:instrText>
      </w:r>
      <w:r w:rsidRPr="005B3363">
        <w:rPr>
          <w:rFonts w:ascii="Times New Roman" w:eastAsia="Times New Roman" w:hAnsi="Times New Roman"/>
          <w:bCs/>
          <w:iCs/>
          <w:color w:val="000000"/>
          <w:sz w:val="24"/>
          <w:szCs w:val="24"/>
        </w:rPr>
        <w:fldChar w:fldCharType="separate"/>
      </w:r>
      <w:r w:rsidR="00023053" w:rsidRPr="00023053">
        <w:rPr>
          <w:rFonts w:ascii="Times New Roman" w:hAnsi="Times New Roman"/>
          <w:bCs/>
          <w:iCs/>
          <w:noProof/>
          <w:position w:val="-8"/>
          <w:sz w:val="24"/>
          <w:szCs w:val="24"/>
        </w:rPr>
        <w:pict w14:anchorId="44258240">
          <v:shape id="_x0000_i1025" type="#_x0000_t75" alt="" style="width:54.5pt;height:14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A4D&quot;/&gt;&lt;wsp:rsid wsp:val=&quot;00073C45&quot;/&gt;&lt;wsp:rsid wsp:val=&quot;00076C50&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5C98&quot;/&gt;&lt;wsp:rsid wsp:val=&quot;00192E48&quot;/&gt;&lt;wsp:rsid wsp:val=&quot;001A5A69&quot;/&gt;&lt;wsp:rsid wsp:val=&quot;001C40D9&quot;/&gt;&lt;wsp:rsid wsp:val=&quot;001C47C4&quot;/&gt;&lt;wsp:rsid wsp:val=&quot;001D746F&quot;/&gt;&lt;wsp:rsid wsp:val=&quot;001F4B2C&quot;/&gt;&lt;wsp:rsid wsp:val=&quot;00204643&quot;/&gt;&lt;wsp:rsid wsp:val=&quot;00293C36&quot;/&gt;&lt;wsp:rsid wsp:val=&quot;002A1E7D&quot;/&gt;&lt;wsp:rsid wsp:val=&quot;002E217D&quot;/&gt;&lt;wsp:rsid wsp:val=&quot;00345EEA&quot;/&gt;&lt;wsp:rsid wsp:val=&quot;003861F7&quot;/&gt;&lt;wsp:rsid wsp:val=&quot;003B2DFF&quot;/&gt;&lt;wsp:rsid wsp:val=&quot;003D4C0C&quot;/&gt;&lt;wsp:rsid wsp:val=&quot;003E7DF2&quot;/&gt;&lt;wsp:rsid wsp:val=&quot;003F30E5&quot;/&gt;&lt;wsp:rsid wsp:val=&quot;004027A6&quot;/&gt;&lt;wsp:rsid wsp:val=&quot;00434061&quot;/&gt;&lt;wsp:rsid wsp:val=&quot;00446088&quot;/&gt;&lt;wsp:rsid wsp:val=&quot;0045763F&quot;/&gt;&lt;wsp:rsid wsp:val=&quot;00462BD0&quot;/&gt;&lt;wsp:rsid wsp:val=&quot;004828E9&quot;/&gt;&lt;wsp:rsid wsp:val=&quot;004952EA&quot;/&gt;&lt;wsp:rsid wsp:val=&quot;004E40C3&quot;/&gt;&lt;wsp:rsid wsp:val=&quot;004F3D56&quot;/&gt;&lt;wsp:rsid wsp:val=&quot;005018C8&quot;/&gt;&lt;wsp:rsid wsp:val=&quot;00512E46&quot;/&gt;&lt;wsp:rsid wsp:val=&quot;00514701&quot;/&gt;&lt;wsp:rsid wsp:val=&quot;005661C6&quot;/&gt;&lt;wsp:rsid wsp:val=&quot;00570536&quot;/&gt;&lt;wsp:rsid wsp:val=&quot;005A5CF3&quot;/&gt;&lt;wsp:rsid wsp:val=&quot;005B5782&quot;/&gt;&lt;wsp:rsid wsp:val=&quot;005D02EF&quot;/&gt;&lt;wsp:rsid wsp:val=&quot;00626922&quot;/&gt;&lt;wsp:rsid wsp:val=&quot;00646379&quot;/&gt;&lt;wsp:rsid wsp:val=&quot;00663643&quot;/&gt;&lt;wsp:rsid wsp:val=&quot;00670E05&quot;/&gt;&lt;wsp:rsid wsp:val=&quot;006F3E1A&quot;/&gt;&lt;wsp:rsid wsp:val=&quot;007436B8&quot;/&gt;&lt;wsp:rsid wsp:val=&quot;007616EC&quot;/&gt;&lt;wsp:rsid wsp:val=&quot;00775629&quot;/&gt;&lt;wsp:rsid wsp:val=&quot;007A1813&quot;/&gt;&lt;wsp:rsid wsp:val=&quot;007A74CE&quot;/&gt;&lt;wsp:rsid wsp:val=&quot;007B5261&quot;/&gt;&lt;wsp:rsid wsp:val=&quot;007C3C20&quot;/&gt;&lt;wsp:rsid wsp:val=&quot;007E329A&quot;/&gt;&lt;wsp:rsid wsp:val=&quot;00864FCD&quot;/&gt;&lt;wsp:rsid wsp:val=&quot;008A34F1&quot;/&gt;&lt;wsp:rsid wsp:val=&quot;008E39EC&quot;/&gt;&lt;wsp:rsid wsp:val=&quot;008E4F63&quot;/&gt;&lt;wsp:rsid wsp:val=&quot;008F2776&quot;/&gt;&lt;wsp:rsid wsp:val=&quot;008F7C25&quot;/&gt;&lt;wsp:rsid wsp:val=&quot;00927607&quot;/&gt;&lt;wsp:rsid wsp:val=&quot;00963C80&quot;/&gt;&lt;wsp:rsid wsp:val=&quot;0098076F&quot;/&gt;&lt;wsp:rsid wsp:val=&quot;009B64D0&quot;/&gt;&lt;wsp:rsid wsp:val=&quot;00AA1F42&quot;/&gt;&lt;wsp:rsid wsp:val=&quot;00AB3635&quot;/&gt;&lt;wsp:rsid wsp:val=&quot;00AD628B&quot;/&gt;&lt;wsp:rsid wsp:val=&quot;00AF36C6&quot;/&gt;&lt;wsp:rsid wsp:val=&quot;00B040D2&quot;/&gt;&lt;wsp:rsid wsp:val=&quot;00B06D46&quot;/&gt;&lt;wsp:rsid wsp:val=&quot;00B10EC3&quot;/&gt;&lt;wsp:rsid wsp:val=&quot;00B264E8&quot;/&gt;&lt;wsp:rsid wsp:val=&quot;00B278E2&quot;/&gt;&lt;wsp:rsid wsp:val=&quot;00B640E8&quot;/&gt;&lt;wsp:rsid wsp:val=&quot;00B75DE1&quot;/&gt;&lt;wsp:rsid wsp:val=&quot;00B83F2E&quot;/&gt;&lt;wsp:rsid wsp:val=&quot;00B902B2&quot;/&gt;&lt;wsp:rsid wsp:val=&quot;00BF1F78&quot;/&gt;&lt;wsp:rsid wsp:val=&quot;00C33122&quot;/&gt;&lt;wsp:rsid wsp:val=&quot;00C447E1&quot;/&gt;&lt;wsp:rsid wsp:val=&quot;00C86B16&quot;/&gt;&lt;wsp:rsid wsp:val=&quot;00CA3B95&quot;/&gt;&lt;wsp:rsid wsp:val=&quot;00CA3DAC&quot;/&gt;&lt;wsp:rsid wsp:val=&quot;00CA4A7A&quot;/&gt;&lt;wsp:rsid wsp:val=&quot;00CB1551&quot;/&gt;&lt;wsp:rsid wsp:val=&quot;00CC16EC&quot;/&gt;&lt;wsp:rsid wsp:val=&quot;00CD1153&quot;/&gt;&lt;wsp:rsid wsp:val=&quot;00D02384&quot;/&gt;&lt;wsp:rsid wsp:val=&quot;00D666F6&quot;/&gt;&lt;wsp:rsid wsp:val=&quot;00DC1932&quot;/&gt;&lt;wsp:rsid wsp:val=&quot;00DC62EE&quot;/&gt;&lt;wsp:rsid wsp:val=&quot;00E017E4&quot;/&gt;&lt;wsp:rsid wsp:val=&quot;00E06236&quot;/&gt;&lt;wsp:rsid wsp:val=&quot;00E467C5&quot;/&gt;&lt;wsp:rsid wsp:val=&quot;00E96E10&quot;/&gt;&lt;wsp:rsid wsp:val=&quot;00EA7990&quot;/&gt;&lt;wsp:rsid wsp:val=&quot;00EC7B40&quot;/&gt;&lt;wsp:rsid wsp:val=&quot;00ED2E01&quot;/&gt;&lt;wsp:rsid wsp:val=&quot;00F079D4&quot;/&gt;&lt;wsp:rsid wsp:val=&quot;00F52B54&quot;/&gt;&lt;wsp:rsid wsp:val=&quot;00F701D5&quot;/&gt;&lt;wsp:rsid wsp:val=&quot;00F724AE&quot;/&gt;&lt;wsp:rsid wsp:val=&quot;00FB2FD3&quot;/&gt;&lt;wsp:rsid wsp:val=&quot;00FD43E6&quot;/&gt;&lt;wsp:rsid wsp:val=&quot;00FD5802&quot;/&gt;&lt;wsp:rsid wsp:val=&quot;00FD7A8B&quot;/&gt;&lt;wsp:rsid wsp:val=&quot;00FE5B15&quot;/&gt;&lt;wsp:rsid wsp:val=&quot;00FE6A52&quot;/&gt;&lt;wsp:rsid wsp:val=&quot;00FF4561&quot;/&gt;&lt;wsp:rsid wsp:val=&quot;00FF625E&quot;/&gt;&lt;/wsp:rsids&gt;&lt;/w:docPr&gt;&lt;w:body&gt;&lt;wx:sect&gt;&lt;w:p wsp:rsidR=&quot;00000000&quot; wsp:rsidRDefault=&quot;00AF36C6&quot; wsp:rsidP=&quot;00AF36C6&quot;&gt;&lt;m:oMathPara&gt;&lt;m:oMath&gt;&lt;m:sSubSup&gt;&lt;m:sSubSupPr&gt;&lt;m:ctrlPr&gt;&lt;w:rPr&gt;&lt;w:rFonts w:ascii=&quot;Cambria Math&quot; w:h-ansi=&quot;Cambria Math&quot;/&gt;&lt;wx:font wx:val=&quot;Cambria Math&quot;/&gt;&lt;w:b/&gt;&lt;w:i/&gt;&lt;w:color w:val=&quot;000000&quot;/&gt;&lt;w:sz-cs w:val=&quot;22&quot;/&gt;&lt;/w:rPr&gt;&lt;/m:ctrlPr&gt;&lt;/m:sSubSupPr&gt;&lt;m:e&gt;&lt;m:r&gt;&lt;m:rPr&gt;&lt;m:sty m:val=&quot;bi&quot;/&gt;&lt;/m:rPr&gt;&lt;w:rPr&gt;&lt;w:rFonts w:ascii=&quot;Cambria Math&quot; w:h-ansi=&quot;Cambria Math&quot;/&gt;&lt;wx:font wx:val=&quot;Cambria Math&quot;/&gt;&lt;w:b/&gt;&lt;w:i/&gt;&lt;w:color w:val=&quot;000000&quot;/&gt;&lt;/w:rPr&gt;&lt;m:t&gt;M&lt;/m:t&gt;&lt;/m:r&gt;&lt;/m:e&gt;&lt;m:sub&gt;&lt;m:r&gt;&lt;m:rPr&gt;&lt;m:sty m:val=&quot;bi&quot;/&gt;&lt;/m:rPr&gt;&lt;w:rPr&gt;&lt;w:rFonts w:ascii=&quot;Cambria Math&quot; w:h-ansi=&quot;Cambria Math&quot;/&gt;&lt;wx:font wx:val=&quot;Cambria Math&quot;/&gt;&lt;w:b/&gt;&lt;w:i/&gt;&lt;w:color w:val=&quot;000000&quot;/&gt;&lt;w:sz-cs w:val=&quot;22&quot;/&gt;&lt;/w:rPr&gt;&lt;m:t&gt;symb&lt;/m:t&gt;&lt;/m:r&gt;&lt;/m:sub&gt;&lt;m:sup&gt;&lt;m:r&gt;&lt;m:rPr&gt;&lt;m:sty m:val=&quot;bi&quot;/&gt;&lt;/m:rPr&gt;&lt;w:rPr&gt;&lt;w:rFonts w:ascii=&quot;Cambria Math&quot; w:h-ansi=&quot;Cambria Math&quot;/&gt;&lt;wx:font wx:val=&quot;Cambria Math&quot;/&gt;&lt;w:b/&gt;&lt;w:i/&gt;&lt;w:color w:val=&quot;000000&quot;/&gt;&lt;w:sz-cs w:val=&quot;22&quot;/&gt;&lt;/w:rPr&gt;&lt;m:t&gt;UL&lt;/m:t&gt;&lt;/m:r&gt;&lt;/m:sup&gt;&lt;/m:sSubSup&gt;&lt;m:r&gt;&lt;m:rPr&gt;&lt;m:sty m:val=&quot;bi&quot;/&gt;&lt;/m:rPr&gt;&lt;w:rPr&gt;&lt;w:rFonts w:ascii=&quot;Cambria Math&quot; w:h-ansi=&quot;Cambria Math&quot;/&gt;&lt;wx:font wx:val=&quot;Cambria Math&quot;/&gt;&lt;w:b/&gt;&lt;w:i/&gt;&lt;w:color w:val=&quot;000000&quot;/&gt;&lt;/w:rPr&gt;&lt;m:t&gt;, &lt;/m:t&gt;&lt;/m:r&gt;&lt;m:sSubSup&gt;&lt;m:sSubSupPr&gt;&lt;m:ctrlPr&gt;&lt;w:rPr&gt;&lt;w:rFonts w:ascii=&quot;Cambria Math&quot; w:h-ansi=&quot;Cambria Math&quot;/&gt;&lt;wx:font wx:val=&quot;Cambria Math&quot;/&gt;&lt;w:b/&gt;&lt;w:i/&gt;&lt;w:color w:val=&quot;000000&quot;/&gt;&lt;w:sz-cs w:val=&quot;22&quot;/&gt;&lt;/w:rPr&gt;&lt;/m:ctrlPr&gt;&lt;/m:sSubSupPr&gt;&lt;m:e&gt;&lt;m:r&gt;&lt;m:rPr&gt;&lt;m:sty m:val=&quot;bi&quot;/&gt;&lt;/m:rPr&gt;&lt;w:rPr&gt;&lt;w:rFonts w:ascii=&quot;Cambria Math&quot; w:h-ansi=&quot;Cambria Math&quot;/&gt;&lt;wx:font wx:val=&quot;Cambria Math&quot;/&gt;&lt;w:b/&gt;&lt;w:i/&gt;&lt;w:color w:val=&quot;000000&quot;/&gt;&lt;/w:rPr&gt;&lt;m:t&gt;M&lt;/m:t&gt;&lt;/m:r&gt;&lt;/m:e&gt;&lt;m:sub&gt;&lt;m:r&gt;&lt;m:rPr&gt;&lt;m:sty m:val=&quot;bi&quot;/&gt;&lt;/m:rPr&gt;&lt;w:rPr&gt;&lt;w:rFonts w:ascii=&quot;Cambria Math&quot; w:h-ansi=&quot;Cambria Math&quot;/&gt;&lt;wx:font wx:val=&quot;Cambria Math&quot;/&gt;&lt;w:b/&gt;&lt;w:i/&gt;&lt;w:color w:val=&quot;000000&quot;/&gt;&lt;w:sz-cs w:val=&quot;22&quot;/&gt;&lt;/w:rPr&gt;&lt;m:t&gt;slot&lt;/m:t&gt;&lt;/m:r&gt;&lt;/m:sub&gt;&lt;m:sup&gt;&lt;m:r&gt;&lt;m:rPr&gt;&lt;m:sty m:val=&quot;bi&quot;/&gt;&lt;/m:rPr&gt;&lt;w:rPr&gt;&lt;w:rFonts w:ascii=&quot;Cambria Math&quot; w:h-ansi=&quot;Cambria Math&quot;/&gt;&lt;wx:font wx:val=&quot;Cambria Math&quot;/&gt;&lt;w:b/&gt;&lt;w:i/&gt;&lt;w:color w:val=&quot;000000&quot;/&gt;&lt;w:sz-cs w:val=&quot;22&quot;/&gt;&lt;/w:rPr&gt;&lt;m:t&gt;U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5B3363">
        <w:rPr>
          <w:rFonts w:ascii="Times New Roman" w:eastAsia="Times New Roman" w:hAnsi="Times New Roman"/>
          <w:bCs/>
          <w:iCs/>
          <w:color w:val="000000"/>
          <w:sz w:val="24"/>
          <w:szCs w:val="24"/>
        </w:rPr>
        <w:fldChar w:fldCharType="end"/>
      </w:r>
      <w:r w:rsidRPr="005B3363">
        <w:rPr>
          <w:rFonts w:ascii="Times New Roman" w:eastAsia="Times New Roman" w:hAnsi="Times New Roman"/>
          <w:bCs/>
          <w:iCs/>
          <w:color w:val="000000"/>
          <w:sz w:val="24"/>
          <w:szCs w:val="24"/>
        </w:rPr>
        <w:t>M_^UL_slot is defined in TS 36.211, 5.2.3A for eMTC</w:t>
      </w:r>
    </w:p>
    <w:p w14:paraId="6C87C882" w14:textId="77777777" w:rsidR="005B3363" w:rsidRPr="005B3363" w:rsidRDefault="005B3363" w:rsidP="005A1670">
      <w:pPr>
        <w:pStyle w:val="ListParagraph"/>
        <w:numPr>
          <w:ilvl w:val="0"/>
          <w:numId w:val="16"/>
        </w:numPr>
        <w:jc w:val="both"/>
        <w:rPr>
          <w:rFonts w:ascii="Times New Roman" w:eastAsia="Times New Roman" w:hAnsi="Times New Roman"/>
          <w:bCs/>
          <w:iCs/>
          <w:color w:val="000000"/>
          <w:sz w:val="24"/>
          <w:szCs w:val="24"/>
        </w:rPr>
      </w:pPr>
      <w:r w:rsidRPr="005B3363">
        <w:rPr>
          <w:rFonts w:ascii="Times New Roman" w:eastAsia="Times New Roman" w:hAnsi="Times New Roman"/>
          <w:bCs/>
          <w:iCs/>
          <w:color w:val="000000"/>
          <w:sz w:val="24"/>
          <w:szCs w:val="24"/>
        </w:rPr>
        <w:t>FFS: RAN1 to further discuss valid and invalid subframes</w:t>
      </w:r>
    </w:p>
    <w:p w14:paraId="30240682" w14:textId="77777777" w:rsidR="005B3363" w:rsidRPr="005B3363" w:rsidRDefault="005B3363" w:rsidP="005A1670">
      <w:pPr>
        <w:pStyle w:val="ListParagraph"/>
        <w:numPr>
          <w:ilvl w:val="0"/>
          <w:numId w:val="16"/>
        </w:numPr>
        <w:jc w:val="both"/>
        <w:rPr>
          <w:rFonts w:ascii="Times New Roman" w:eastAsia="Times New Roman" w:hAnsi="Times New Roman"/>
          <w:bCs/>
          <w:iCs/>
          <w:color w:val="000000"/>
          <w:sz w:val="24"/>
          <w:szCs w:val="24"/>
        </w:rPr>
      </w:pPr>
      <w:r w:rsidRPr="005B3363">
        <w:rPr>
          <w:rFonts w:ascii="Times New Roman" w:eastAsia="Times New Roman" w:hAnsi="Times New Roman"/>
          <w:bCs/>
          <w:iCs/>
          <w:color w:val="000000"/>
          <w:sz w:val="24"/>
          <w:szCs w:val="24"/>
        </w:rPr>
        <w:t>FFS: Configuration details</w:t>
      </w:r>
    </w:p>
    <w:p w14:paraId="711A76A0" w14:textId="77777777" w:rsidR="005B3363" w:rsidRPr="005B3363" w:rsidRDefault="005B3363" w:rsidP="005B3363">
      <w:pPr>
        <w:jc w:val="both"/>
        <w:rPr>
          <w:color w:val="A6A6A6"/>
          <w:lang w:eastAsia="x-none"/>
        </w:rPr>
      </w:pPr>
    </w:p>
    <w:p w14:paraId="1F45CA51" w14:textId="77777777" w:rsidR="005B3363" w:rsidRPr="005B3363" w:rsidRDefault="005B3363" w:rsidP="005B3363">
      <w:pPr>
        <w:jc w:val="both"/>
        <w:rPr>
          <w:lang w:eastAsia="x-none"/>
        </w:rPr>
      </w:pPr>
      <w:r w:rsidRPr="005B3363">
        <w:rPr>
          <w:highlight w:val="green"/>
          <w:lang w:eastAsia="x-none"/>
        </w:rPr>
        <w:lastRenderedPageBreak/>
        <w:t>Agreement:</w:t>
      </w:r>
    </w:p>
    <w:p w14:paraId="536F585F" w14:textId="77777777" w:rsidR="005B3363" w:rsidRPr="005B3363" w:rsidRDefault="005B3363" w:rsidP="005B3363">
      <w:pPr>
        <w:jc w:val="both"/>
        <w:rPr>
          <w:rFonts w:eastAsia="Times New Roman"/>
          <w:color w:val="000000"/>
        </w:rPr>
      </w:pPr>
      <w:r w:rsidRPr="005B3363">
        <w:rPr>
          <w:rFonts w:eastAsia="Times New Roman"/>
          <w:color w:val="000000"/>
        </w:rPr>
        <w:t>For NB-IoT, if a mapping to N</w:t>
      </w:r>
      <w:r w:rsidRPr="005B3363">
        <w:rPr>
          <w:rFonts w:eastAsia="Times New Roman"/>
          <w:color w:val="000000"/>
          <w:vertAlign w:val="subscript"/>
        </w:rPr>
        <w:t>slots</w:t>
      </w:r>
      <w:r w:rsidRPr="005B3363">
        <w:rPr>
          <w:rFonts w:eastAsia="Times New Roman"/>
          <w:color w:val="000000"/>
        </w:rPr>
        <w:t xml:space="preserve"> slots or a repetition of the mapping in an UL transmission segment for UE pre-compensation for NPUSCH transmission contains a resource element which overlaps with any configured NPRACH resource, the NPUSCH transmission in overlapped N</w:t>
      </w:r>
      <w:r w:rsidRPr="005B3363">
        <w:rPr>
          <w:rFonts w:eastAsia="Times New Roman"/>
          <w:color w:val="000000"/>
          <w:vertAlign w:val="subscript"/>
        </w:rPr>
        <w:t>slots</w:t>
      </w:r>
      <w:r w:rsidRPr="005B3363">
        <w:rPr>
          <w:rFonts w:eastAsia="Times New Roman"/>
          <w:color w:val="000000"/>
        </w:rPr>
        <w:t xml:space="preserve"> slots is postponed until the next N</w:t>
      </w:r>
      <w:r w:rsidRPr="005B3363">
        <w:rPr>
          <w:rFonts w:eastAsia="Times New Roman"/>
          <w:color w:val="000000"/>
          <w:vertAlign w:val="subscript"/>
        </w:rPr>
        <w:t>slots</w:t>
      </w:r>
      <w:r w:rsidRPr="005B3363">
        <w:rPr>
          <w:rFonts w:eastAsia="Times New Roman"/>
          <w:color w:val="000000"/>
        </w:rPr>
        <w:t xml:space="preserve"> slots not overlapping with any configured NPRACH resource.</w:t>
      </w:r>
    </w:p>
    <w:p w14:paraId="719E1145" w14:textId="77777777" w:rsidR="005B3363" w:rsidRPr="005B3363" w:rsidRDefault="005B3363" w:rsidP="005A1670">
      <w:pPr>
        <w:pStyle w:val="ListParagraph"/>
        <w:numPr>
          <w:ilvl w:val="0"/>
          <w:numId w:val="17"/>
        </w:numPr>
        <w:jc w:val="both"/>
        <w:rPr>
          <w:rFonts w:ascii="Times New Roman" w:eastAsia="Times New Roman" w:hAnsi="Times New Roman"/>
          <w:color w:val="000000"/>
          <w:sz w:val="24"/>
          <w:szCs w:val="24"/>
        </w:rPr>
      </w:pPr>
      <w:r w:rsidRPr="005B3363">
        <w:rPr>
          <w:rFonts w:ascii="Times New Roman" w:eastAsia="Times New Roman" w:hAnsi="Times New Roman"/>
          <w:color w:val="000000"/>
          <w:sz w:val="24"/>
          <w:szCs w:val="24"/>
        </w:rPr>
        <w:t>NOTE: N</w:t>
      </w:r>
      <w:r w:rsidRPr="005B3363">
        <w:rPr>
          <w:rFonts w:ascii="Times New Roman" w:eastAsia="Times New Roman" w:hAnsi="Times New Roman"/>
          <w:color w:val="000000"/>
          <w:sz w:val="24"/>
          <w:szCs w:val="24"/>
          <w:vertAlign w:val="subscript"/>
        </w:rPr>
        <w:t>slots</w:t>
      </w:r>
      <w:r w:rsidRPr="005B3363">
        <w:rPr>
          <w:rFonts w:ascii="Times New Roman" w:eastAsia="Times New Roman" w:hAnsi="Times New Roman"/>
          <w:color w:val="000000"/>
          <w:sz w:val="24"/>
          <w:szCs w:val="24"/>
        </w:rPr>
        <w:t xml:space="preserve"> is defined in TS 36.211, 10.1.3.6</w:t>
      </w:r>
    </w:p>
    <w:p w14:paraId="58097F53" w14:textId="77777777" w:rsidR="005B3363" w:rsidRPr="005B3363" w:rsidRDefault="005B3363" w:rsidP="005B3363">
      <w:pPr>
        <w:jc w:val="both"/>
        <w:rPr>
          <w:color w:val="A6A6A6"/>
          <w:lang w:eastAsia="x-none"/>
        </w:rPr>
      </w:pPr>
    </w:p>
    <w:p w14:paraId="7F666558" w14:textId="77777777" w:rsidR="005B3363" w:rsidRPr="005B3363" w:rsidRDefault="005B3363" w:rsidP="005B3363">
      <w:pPr>
        <w:jc w:val="both"/>
        <w:rPr>
          <w:lang w:eastAsia="x-none"/>
        </w:rPr>
      </w:pPr>
      <w:r w:rsidRPr="005B3363">
        <w:rPr>
          <w:highlight w:val="green"/>
          <w:lang w:eastAsia="x-none"/>
        </w:rPr>
        <w:t>Agreement:</w:t>
      </w:r>
    </w:p>
    <w:p w14:paraId="164AEB24" w14:textId="77777777" w:rsidR="005B3363" w:rsidRPr="005B3363" w:rsidRDefault="005B3363" w:rsidP="005B3363">
      <w:pPr>
        <w:jc w:val="both"/>
        <w:rPr>
          <w:lang w:eastAsia="x-none"/>
        </w:rPr>
      </w:pPr>
      <w:r w:rsidRPr="005B3363">
        <w:rPr>
          <w:lang w:eastAsia="x-none"/>
        </w:rPr>
        <w:t>The UL transmission segment duration is configured by the network</w:t>
      </w:r>
    </w:p>
    <w:p w14:paraId="532B7574" w14:textId="77777777" w:rsidR="005B3363" w:rsidRPr="005B3363" w:rsidRDefault="005B3363" w:rsidP="005A1670">
      <w:pPr>
        <w:numPr>
          <w:ilvl w:val="0"/>
          <w:numId w:val="17"/>
        </w:numPr>
        <w:jc w:val="both"/>
        <w:rPr>
          <w:lang w:eastAsia="x-none"/>
        </w:rPr>
      </w:pPr>
      <w:r w:rsidRPr="005B3363">
        <w:rPr>
          <w:lang w:eastAsia="x-none"/>
        </w:rPr>
        <w:t>FFS: Details of the configuration signalling.</w:t>
      </w:r>
    </w:p>
    <w:p w14:paraId="4545D7E1" w14:textId="77777777" w:rsidR="005B3363" w:rsidRPr="005B3363" w:rsidRDefault="005B3363" w:rsidP="005B3363">
      <w:pPr>
        <w:jc w:val="both"/>
        <w:rPr>
          <w:lang w:eastAsia="x-none"/>
        </w:rPr>
      </w:pPr>
    </w:p>
    <w:p w14:paraId="2377AC6E" w14:textId="77777777" w:rsidR="005B3363" w:rsidRPr="005B3363" w:rsidRDefault="005B3363" w:rsidP="005B3363">
      <w:pPr>
        <w:jc w:val="both"/>
        <w:rPr>
          <w:lang w:eastAsia="x-none"/>
        </w:rPr>
      </w:pPr>
    </w:p>
    <w:p w14:paraId="411EBBB2" w14:textId="77777777" w:rsidR="005B3363" w:rsidRPr="005B3363" w:rsidRDefault="005B3363" w:rsidP="005B3363">
      <w:pPr>
        <w:jc w:val="both"/>
        <w:rPr>
          <w:lang w:eastAsia="x-none"/>
        </w:rPr>
      </w:pPr>
      <w:r w:rsidRPr="005B3363">
        <w:rPr>
          <w:highlight w:val="green"/>
          <w:lang w:eastAsia="x-none"/>
        </w:rPr>
        <w:t>Agreement:</w:t>
      </w:r>
    </w:p>
    <w:p w14:paraId="53137D4B" w14:textId="77777777" w:rsidR="005B3363" w:rsidRPr="005B3363" w:rsidRDefault="005B3363" w:rsidP="005B3363">
      <w:pPr>
        <w:jc w:val="both"/>
        <w:rPr>
          <w:lang w:eastAsia="x-none"/>
        </w:rPr>
      </w:pPr>
      <w:r w:rsidRPr="005B3363">
        <w:rPr>
          <w:lang w:eastAsia="x-none"/>
        </w:rPr>
        <w:t>The validity timer of UL synchronization is configured by the network</w:t>
      </w:r>
    </w:p>
    <w:p w14:paraId="2DBA9A16" w14:textId="77777777" w:rsidR="005B3363" w:rsidRPr="005B3363" w:rsidRDefault="005B3363" w:rsidP="005A1670">
      <w:pPr>
        <w:numPr>
          <w:ilvl w:val="0"/>
          <w:numId w:val="18"/>
        </w:numPr>
        <w:jc w:val="both"/>
        <w:rPr>
          <w:lang w:eastAsia="x-none"/>
        </w:rPr>
      </w:pPr>
      <w:r w:rsidRPr="005B3363">
        <w:rPr>
          <w:lang w:eastAsia="x-none"/>
        </w:rPr>
        <w:t>FFS: Whether a single validity timer or separate validity timers are used for satellite ephemeris and common TA parameters</w:t>
      </w:r>
    </w:p>
    <w:p w14:paraId="6AB610C9" w14:textId="77777777" w:rsidR="005B3363" w:rsidRPr="005B3363" w:rsidRDefault="005B3363" w:rsidP="005B3363">
      <w:pPr>
        <w:jc w:val="both"/>
        <w:rPr>
          <w:lang w:eastAsia="x-none"/>
        </w:rPr>
      </w:pPr>
    </w:p>
    <w:p w14:paraId="65AEE435" w14:textId="77777777" w:rsidR="005B3363" w:rsidRPr="005B3363" w:rsidRDefault="005B3363" w:rsidP="005B3363">
      <w:pPr>
        <w:jc w:val="both"/>
        <w:rPr>
          <w:lang w:eastAsia="x-none"/>
        </w:rPr>
      </w:pPr>
      <w:r w:rsidRPr="005B3363">
        <w:rPr>
          <w:highlight w:val="green"/>
          <w:lang w:eastAsia="x-none"/>
        </w:rPr>
        <w:t>Agreement:</w:t>
      </w:r>
    </w:p>
    <w:p w14:paraId="0175A265" w14:textId="77777777" w:rsidR="005B3363" w:rsidRPr="005B3363" w:rsidRDefault="005B3363" w:rsidP="005B3363">
      <w:pPr>
        <w:jc w:val="both"/>
      </w:pPr>
      <w:r w:rsidRPr="005B3363">
        <w:t>UE in RRC_IDLE reads the satellite ephemeris on SIB and the common TA parameters if indicated on SIB and (re-)start the validity timer(s) for UL synchronization</w:t>
      </w:r>
      <w:r w:rsidRPr="005B3363">
        <w:rPr>
          <w:color w:val="FF0000"/>
        </w:rPr>
        <w:t xml:space="preserve"> </w:t>
      </w:r>
      <w:r w:rsidRPr="005B3363">
        <w:t>before moving to RRC_CONNECTED.</w:t>
      </w:r>
    </w:p>
    <w:p w14:paraId="18E3A7B4" w14:textId="77777777" w:rsidR="005B3363" w:rsidRPr="005B3363" w:rsidRDefault="005B3363" w:rsidP="005A1670">
      <w:pPr>
        <w:numPr>
          <w:ilvl w:val="0"/>
          <w:numId w:val="18"/>
        </w:numPr>
        <w:jc w:val="both"/>
      </w:pPr>
      <w:r w:rsidRPr="005B3363">
        <w:t>FFS: Details of the precise (re-)start time for the validity timer for UL synchronization to ensure a common understanding between gNB and UE.</w:t>
      </w:r>
    </w:p>
    <w:p w14:paraId="70A561E8" w14:textId="77777777" w:rsidR="005B3363" w:rsidRPr="005B3363" w:rsidRDefault="005B3363" w:rsidP="005A1670">
      <w:pPr>
        <w:numPr>
          <w:ilvl w:val="0"/>
          <w:numId w:val="18"/>
        </w:numPr>
        <w:jc w:val="both"/>
      </w:pPr>
      <w:r w:rsidRPr="005B3363">
        <w:t>Other signaling details for validity timer are up to RAN2</w:t>
      </w:r>
    </w:p>
    <w:p w14:paraId="13A9EB7F" w14:textId="77777777" w:rsidR="005B3363" w:rsidRPr="005B3363" w:rsidRDefault="005B3363" w:rsidP="005B3363">
      <w:pPr>
        <w:jc w:val="both"/>
        <w:rPr>
          <w:lang w:eastAsia="x-none"/>
        </w:rPr>
      </w:pPr>
    </w:p>
    <w:p w14:paraId="78BC19B6" w14:textId="77777777" w:rsidR="005B3363" w:rsidRPr="005B3363" w:rsidRDefault="005B3363" w:rsidP="005B3363">
      <w:pPr>
        <w:jc w:val="both"/>
        <w:rPr>
          <w:lang w:eastAsia="x-none"/>
        </w:rPr>
      </w:pPr>
      <w:r w:rsidRPr="005B3363">
        <w:rPr>
          <w:highlight w:val="green"/>
          <w:lang w:eastAsia="x-none"/>
        </w:rPr>
        <w:t>Agreement:</w:t>
      </w:r>
    </w:p>
    <w:p w14:paraId="63334C42" w14:textId="77777777" w:rsidR="005B3363" w:rsidRPr="005B3363" w:rsidRDefault="005B3363" w:rsidP="005A1670">
      <w:pPr>
        <w:numPr>
          <w:ilvl w:val="0"/>
          <w:numId w:val="21"/>
        </w:numPr>
        <w:jc w:val="both"/>
        <w:rPr>
          <w:color w:val="000000"/>
        </w:rPr>
      </w:pPr>
      <w:r w:rsidRPr="005B3363">
        <w:rPr>
          <w:color w:val="000000"/>
        </w:rPr>
        <w:t>For NB-IoT NTN, the network configures one of K values for the UL transmission segment duration of each PRACH preamble format in a k-bit field, where the size of the k-bit field and the number of K candidate values depend on the preamble format.</w:t>
      </w:r>
    </w:p>
    <w:p w14:paraId="4201649B" w14:textId="77777777" w:rsidR="005B3363" w:rsidRPr="005B3363" w:rsidRDefault="005B3363" w:rsidP="005A1670">
      <w:pPr>
        <w:pStyle w:val="ListParagraph"/>
        <w:numPr>
          <w:ilvl w:val="0"/>
          <w:numId w:val="19"/>
        </w:numPr>
        <w:jc w:val="both"/>
        <w:rPr>
          <w:rFonts w:ascii="Times New Roman" w:hAnsi="Times New Roman"/>
          <w:color w:val="000000"/>
          <w:sz w:val="24"/>
          <w:szCs w:val="24"/>
        </w:rPr>
      </w:pPr>
      <w:r w:rsidRPr="005B3363">
        <w:rPr>
          <w:rFonts w:ascii="Times New Roman" w:hAnsi="Times New Roman"/>
          <w:color w:val="000000"/>
          <w:sz w:val="24"/>
          <w:szCs w:val="24"/>
        </w:rPr>
        <w:t>Format 0 and format 1: 3-bit field, K=6 candidate values 2.4.(T</w:t>
      </w:r>
      <w:r w:rsidRPr="005B3363">
        <w:rPr>
          <w:rFonts w:ascii="Times New Roman" w:hAnsi="Times New Roman"/>
          <w:color w:val="000000"/>
          <w:sz w:val="24"/>
          <w:szCs w:val="24"/>
          <w:vertAlign w:val="subscript"/>
        </w:rPr>
        <w:t>CP</w:t>
      </w:r>
      <w:r w:rsidRPr="005B3363">
        <w:rPr>
          <w:rFonts w:ascii="Times New Roman" w:hAnsi="Times New Roman"/>
          <w:color w:val="000000"/>
          <w:sz w:val="24"/>
          <w:szCs w:val="24"/>
        </w:rPr>
        <w:t>+T</w:t>
      </w:r>
      <w:r w:rsidRPr="005B3363">
        <w:rPr>
          <w:rFonts w:ascii="Times New Roman" w:hAnsi="Times New Roman"/>
          <w:color w:val="000000"/>
          <w:sz w:val="24"/>
          <w:szCs w:val="24"/>
          <w:vertAlign w:val="subscript"/>
        </w:rPr>
        <w:t>SEQ</w:t>
      </w:r>
      <w:r w:rsidRPr="005B3363">
        <w:rPr>
          <w:rFonts w:ascii="Times New Roman" w:hAnsi="Times New Roman"/>
          <w:color w:val="000000"/>
          <w:sz w:val="24"/>
          <w:szCs w:val="24"/>
        </w:rPr>
        <w:t>), 4.4.(T</w:t>
      </w:r>
      <w:r w:rsidRPr="005B3363">
        <w:rPr>
          <w:rFonts w:ascii="Times New Roman" w:hAnsi="Times New Roman"/>
          <w:color w:val="000000"/>
          <w:sz w:val="24"/>
          <w:szCs w:val="24"/>
          <w:vertAlign w:val="subscript"/>
        </w:rPr>
        <w:t>CP</w:t>
      </w:r>
      <w:r w:rsidRPr="005B3363">
        <w:rPr>
          <w:rFonts w:ascii="Times New Roman" w:hAnsi="Times New Roman"/>
          <w:color w:val="000000"/>
          <w:sz w:val="24"/>
          <w:szCs w:val="24"/>
        </w:rPr>
        <w:t>+T</w:t>
      </w:r>
      <w:r w:rsidRPr="005B3363">
        <w:rPr>
          <w:rFonts w:ascii="Times New Roman" w:hAnsi="Times New Roman"/>
          <w:color w:val="000000"/>
          <w:sz w:val="24"/>
          <w:szCs w:val="24"/>
          <w:vertAlign w:val="subscript"/>
        </w:rPr>
        <w:t>SEQ</w:t>
      </w:r>
      <w:r w:rsidRPr="005B3363">
        <w:rPr>
          <w:rFonts w:ascii="Times New Roman" w:hAnsi="Times New Roman"/>
          <w:color w:val="000000"/>
          <w:sz w:val="24"/>
          <w:szCs w:val="24"/>
        </w:rPr>
        <w:t>), 8.4.(T</w:t>
      </w:r>
      <w:r w:rsidRPr="005B3363">
        <w:rPr>
          <w:rFonts w:ascii="Times New Roman" w:hAnsi="Times New Roman"/>
          <w:color w:val="000000"/>
          <w:sz w:val="24"/>
          <w:szCs w:val="24"/>
          <w:vertAlign w:val="subscript"/>
        </w:rPr>
        <w:t>CP</w:t>
      </w:r>
      <w:r w:rsidRPr="005B3363">
        <w:rPr>
          <w:rFonts w:ascii="Times New Roman" w:hAnsi="Times New Roman"/>
          <w:color w:val="000000"/>
          <w:sz w:val="24"/>
          <w:szCs w:val="24"/>
        </w:rPr>
        <w:t>+T</w:t>
      </w:r>
      <w:r w:rsidRPr="005B3363">
        <w:rPr>
          <w:rFonts w:ascii="Times New Roman" w:hAnsi="Times New Roman"/>
          <w:color w:val="000000"/>
          <w:sz w:val="24"/>
          <w:szCs w:val="24"/>
          <w:vertAlign w:val="subscript"/>
        </w:rPr>
        <w:t>SEQ</w:t>
      </w:r>
      <w:r w:rsidRPr="005B3363">
        <w:rPr>
          <w:rFonts w:ascii="Times New Roman" w:hAnsi="Times New Roman"/>
          <w:color w:val="000000"/>
          <w:sz w:val="24"/>
          <w:szCs w:val="24"/>
        </w:rPr>
        <w:t>), 16.4.(T</w:t>
      </w:r>
      <w:r w:rsidRPr="005B3363">
        <w:rPr>
          <w:rFonts w:ascii="Times New Roman" w:hAnsi="Times New Roman"/>
          <w:color w:val="000000"/>
          <w:sz w:val="24"/>
          <w:szCs w:val="24"/>
          <w:vertAlign w:val="subscript"/>
        </w:rPr>
        <w:t>CP</w:t>
      </w:r>
      <w:r w:rsidRPr="005B3363">
        <w:rPr>
          <w:rFonts w:ascii="Times New Roman" w:hAnsi="Times New Roman"/>
          <w:color w:val="000000"/>
          <w:sz w:val="24"/>
          <w:szCs w:val="24"/>
        </w:rPr>
        <w:t>+T</w:t>
      </w:r>
      <w:r w:rsidRPr="005B3363">
        <w:rPr>
          <w:rFonts w:ascii="Times New Roman" w:hAnsi="Times New Roman"/>
          <w:color w:val="000000"/>
          <w:sz w:val="24"/>
          <w:szCs w:val="24"/>
          <w:vertAlign w:val="subscript"/>
        </w:rPr>
        <w:t>SEQ</w:t>
      </w:r>
      <w:r w:rsidRPr="005B3363">
        <w:rPr>
          <w:rFonts w:ascii="Times New Roman" w:hAnsi="Times New Roman"/>
          <w:color w:val="000000"/>
          <w:sz w:val="24"/>
          <w:szCs w:val="24"/>
        </w:rPr>
        <w:t>), 32.4.(T</w:t>
      </w:r>
      <w:r w:rsidRPr="005B3363">
        <w:rPr>
          <w:rFonts w:ascii="Times New Roman" w:hAnsi="Times New Roman"/>
          <w:color w:val="000000"/>
          <w:sz w:val="24"/>
          <w:szCs w:val="24"/>
          <w:vertAlign w:val="subscript"/>
        </w:rPr>
        <w:t>CP</w:t>
      </w:r>
      <w:r w:rsidRPr="005B3363">
        <w:rPr>
          <w:rFonts w:ascii="Times New Roman" w:hAnsi="Times New Roman"/>
          <w:color w:val="000000"/>
          <w:sz w:val="24"/>
          <w:szCs w:val="24"/>
        </w:rPr>
        <w:t>+T</w:t>
      </w:r>
      <w:r w:rsidRPr="005B3363">
        <w:rPr>
          <w:rFonts w:ascii="Times New Roman" w:hAnsi="Times New Roman"/>
          <w:color w:val="000000"/>
          <w:sz w:val="24"/>
          <w:szCs w:val="24"/>
          <w:vertAlign w:val="subscript"/>
        </w:rPr>
        <w:t>SEQ</w:t>
      </w:r>
      <w:r w:rsidRPr="005B3363">
        <w:rPr>
          <w:rFonts w:ascii="Times New Roman" w:hAnsi="Times New Roman"/>
          <w:color w:val="000000"/>
          <w:sz w:val="24"/>
          <w:szCs w:val="24"/>
        </w:rPr>
        <w:t>), 64.4.(T</w:t>
      </w:r>
      <w:r w:rsidRPr="005B3363">
        <w:rPr>
          <w:rFonts w:ascii="Times New Roman" w:hAnsi="Times New Roman"/>
          <w:color w:val="000000"/>
          <w:sz w:val="24"/>
          <w:szCs w:val="24"/>
          <w:vertAlign w:val="subscript"/>
        </w:rPr>
        <w:t>CP</w:t>
      </w:r>
      <w:r w:rsidRPr="005B3363">
        <w:rPr>
          <w:rFonts w:ascii="Times New Roman" w:hAnsi="Times New Roman"/>
          <w:color w:val="000000"/>
          <w:sz w:val="24"/>
          <w:szCs w:val="24"/>
        </w:rPr>
        <w:t>+T</w:t>
      </w:r>
      <w:r w:rsidRPr="005B3363">
        <w:rPr>
          <w:rFonts w:ascii="Times New Roman" w:hAnsi="Times New Roman"/>
          <w:color w:val="000000"/>
          <w:sz w:val="24"/>
          <w:szCs w:val="24"/>
          <w:vertAlign w:val="subscript"/>
        </w:rPr>
        <w:t>SEQ</w:t>
      </w:r>
      <w:r w:rsidRPr="005B3363">
        <w:rPr>
          <w:rFonts w:ascii="Times New Roman" w:hAnsi="Times New Roman"/>
          <w:color w:val="000000"/>
          <w:sz w:val="24"/>
          <w:szCs w:val="24"/>
        </w:rPr>
        <w:t>)</w:t>
      </w:r>
    </w:p>
    <w:p w14:paraId="4A7D65F9" w14:textId="77777777" w:rsidR="005B3363" w:rsidRPr="005B3363" w:rsidRDefault="005B3363" w:rsidP="005A1670">
      <w:pPr>
        <w:pStyle w:val="ListParagraph"/>
        <w:numPr>
          <w:ilvl w:val="0"/>
          <w:numId w:val="19"/>
        </w:numPr>
        <w:jc w:val="both"/>
        <w:rPr>
          <w:rFonts w:ascii="Times New Roman" w:hAnsi="Times New Roman"/>
          <w:sz w:val="24"/>
          <w:szCs w:val="24"/>
        </w:rPr>
      </w:pPr>
      <w:r w:rsidRPr="005B3363">
        <w:rPr>
          <w:rFonts w:ascii="Times New Roman" w:hAnsi="Times New Roman"/>
          <w:color w:val="000000"/>
          <w:sz w:val="24"/>
          <w:szCs w:val="24"/>
        </w:rPr>
        <w:t>Format 2:  2-bit field, K=4 candidate values 2.6.(T</w:t>
      </w:r>
      <w:r w:rsidRPr="005B3363">
        <w:rPr>
          <w:rFonts w:ascii="Times New Roman" w:hAnsi="Times New Roman"/>
          <w:color w:val="000000"/>
          <w:sz w:val="24"/>
          <w:szCs w:val="24"/>
          <w:vertAlign w:val="subscript"/>
        </w:rPr>
        <w:t>CP</w:t>
      </w:r>
      <w:r w:rsidRPr="005B3363">
        <w:rPr>
          <w:rFonts w:ascii="Times New Roman" w:hAnsi="Times New Roman"/>
          <w:color w:val="000000"/>
          <w:sz w:val="24"/>
          <w:szCs w:val="24"/>
        </w:rPr>
        <w:t>+T</w:t>
      </w:r>
      <w:r w:rsidRPr="005B3363">
        <w:rPr>
          <w:rFonts w:ascii="Times New Roman" w:hAnsi="Times New Roman"/>
          <w:color w:val="000000"/>
          <w:sz w:val="24"/>
          <w:szCs w:val="24"/>
          <w:vertAlign w:val="subscript"/>
        </w:rPr>
        <w:t>SEQ</w:t>
      </w:r>
      <w:r w:rsidRPr="005B3363">
        <w:rPr>
          <w:rFonts w:ascii="Times New Roman" w:hAnsi="Times New Roman"/>
          <w:color w:val="000000"/>
          <w:sz w:val="24"/>
          <w:szCs w:val="24"/>
        </w:rPr>
        <w:t>), 4.6.(T</w:t>
      </w:r>
      <w:r w:rsidRPr="005B3363">
        <w:rPr>
          <w:rFonts w:ascii="Times New Roman" w:hAnsi="Times New Roman"/>
          <w:color w:val="000000"/>
          <w:sz w:val="24"/>
          <w:szCs w:val="24"/>
          <w:vertAlign w:val="subscript"/>
        </w:rPr>
        <w:t>CP</w:t>
      </w:r>
      <w:r w:rsidRPr="005B3363">
        <w:rPr>
          <w:rFonts w:ascii="Times New Roman" w:hAnsi="Times New Roman"/>
          <w:color w:val="000000"/>
          <w:sz w:val="24"/>
          <w:szCs w:val="24"/>
        </w:rPr>
        <w:t>+T</w:t>
      </w:r>
      <w:r w:rsidRPr="005B3363">
        <w:rPr>
          <w:rFonts w:ascii="Times New Roman" w:hAnsi="Times New Roman"/>
          <w:color w:val="000000"/>
          <w:sz w:val="24"/>
          <w:szCs w:val="24"/>
          <w:vertAlign w:val="subscript"/>
        </w:rPr>
        <w:t>SEQ</w:t>
      </w:r>
      <w:r w:rsidRPr="005B3363">
        <w:rPr>
          <w:rFonts w:ascii="Times New Roman" w:hAnsi="Times New Roman"/>
          <w:color w:val="000000"/>
          <w:sz w:val="24"/>
          <w:szCs w:val="24"/>
        </w:rPr>
        <w:t>), 8.6.(T</w:t>
      </w:r>
      <w:r w:rsidRPr="005B3363">
        <w:rPr>
          <w:rFonts w:ascii="Times New Roman" w:hAnsi="Times New Roman"/>
          <w:color w:val="000000"/>
          <w:sz w:val="24"/>
          <w:szCs w:val="24"/>
          <w:vertAlign w:val="subscript"/>
        </w:rPr>
        <w:t>CP</w:t>
      </w:r>
      <w:r w:rsidRPr="005B3363">
        <w:rPr>
          <w:rFonts w:ascii="Times New Roman" w:hAnsi="Times New Roman"/>
          <w:color w:val="000000"/>
          <w:sz w:val="24"/>
          <w:szCs w:val="24"/>
        </w:rPr>
        <w:t>+T</w:t>
      </w:r>
      <w:r w:rsidRPr="005B3363">
        <w:rPr>
          <w:rFonts w:ascii="Times New Roman" w:hAnsi="Times New Roman"/>
          <w:color w:val="000000"/>
          <w:sz w:val="24"/>
          <w:szCs w:val="24"/>
          <w:vertAlign w:val="subscript"/>
        </w:rPr>
        <w:t>SEQ</w:t>
      </w:r>
      <w:r w:rsidRPr="005B3363">
        <w:rPr>
          <w:rFonts w:ascii="Times New Roman" w:hAnsi="Times New Roman"/>
          <w:color w:val="000000"/>
          <w:sz w:val="24"/>
          <w:szCs w:val="24"/>
        </w:rPr>
        <w:t>), 16.6.(T</w:t>
      </w:r>
      <w:r w:rsidRPr="005B3363">
        <w:rPr>
          <w:rFonts w:ascii="Times New Roman" w:hAnsi="Times New Roman"/>
          <w:color w:val="000000"/>
          <w:sz w:val="24"/>
          <w:szCs w:val="24"/>
          <w:vertAlign w:val="subscript"/>
        </w:rPr>
        <w:t>CP</w:t>
      </w:r>
      <w:r w:rsidRPr="005B3363">
        <w:rPr>
          <w:rFonts w:ascii="Times New Roman" w:hAnsi="Times New Roman"/>
          <w:color w:val="000000"/>
          <w:sz w:val="24"/>
          <w:szCs w:val="24"/>
        </w:rPr>
        <w:t>+T</w:t>
      </w:r>
      <w:r w:rsidRPr="005B3363">
        <w:rPr>
          <w:rFonts w:ascii="Times New Roman" w:hAnsi="Times New Roman"/>
          <w:color w:val="000000"/>
          <w:sz w:val="24"/>
          <w:szCs w:val="24"/>
          <w:vertAlign w:val="subscript"/>
        </w:rPr>
        <w:t>SEQ</w:t>
      </w:r>
      <w:r w:rsidRPr="005B3363">
        <w:rPr>
          <w:rFonts w:ascii="Times New Roman" w:hAnsi="Times New Roman"/>
          <w:color w:val="000000"/>
          <w:sz w:val="24"/>
          <w:szCs w:val="24"/>
        </w:rPr>
        <w:t xml:space="preserve">)  </w:t>
      </w:r>
    </w:p>
    <w:p w14:paraId="47BDEF3A" w14:textId="77777777" w:rsidR="005B3363" w:rsidRPr="005B3363" w:rsidRDefault="005B3363" w:rsidP="005A1670">
      <w:pPr>
        <w:numPr>
          <w:ilvl w:val="0"/>
          <w:numId w:val="21"/>
        </w:numPr>
        <w:jc w:val="both"/>
        <w:rPr>
          <w:color w:val="000000"/>
        </w:rPr>
      </w:pPr>
      <w:r w:rsidRPr="005B3363">
        <w:rPr>
          <w:color w:val="000000"/>
        </w:rPr>
        <w:t>FFS: Down scoping of K candidate values, size of k-bit field</w:t>
      </w:r>
    </w:p>
    <w:p w14:paraId="5C8F61E1" w14:textId="77777777" w:rsidR="005B3363" w:rsidRPr="005B3363" w:rsidRDefault="005B3363" w:rsidP="005A1670">
      <w:pPr>
        <w:numPr>
          <w:ilvl w:val="0"/>
          <w:numId w:val="21"/>
        </w:numPr>
        <w:jc w:val="both"/>
        <w:rPr>
          <w:color w:val="000000"/>
        </w:rPr>
      </w:pPr>
      <w:r w:rsidRPr="005B3363">
        <w:rPr>
          <w:color w:val="000000"/>
        </w:rPr>
        <w:t>FFS: Whether the same segment duration can be used for all preambles within a preamble format</w:t>
      </w:r>
    </w:p>
    <w:p w14:paraId="03AADE77" w14:textId="77777777" w:rsidR="005B3363" w:rsidRPr="005B3363" w:rsidRDefault="005B3363" w:rsidP="005B3363">
      <w:pPr>
        <w:jc w:val="both"/>
        <w:rPr>
          <w:rFonts w:eastAsia="Times New Roman"/>
          <w:color w:val="000000"/>
        </w:rPr>
      </w:pPr>
    </w:p>
    <w:p w14:paraId="4D253A05" w14:textId="77777777" w:rsidR="005B3363" w:rsidRPr="005B3363" w:rsidRDefault="005B3363" w:rsidP="005B3363">
      <w:pPr>
        <w:jc w:val="both"/>
        <w:rPr>
          <w:color w:val="000000"/>
        </w:rPr>
      </w:pPr>
      <w:r w:rsidRPr="005B3363">
        <w:rPr>
          <w:color w:val="000000"/>
          <w:highlight w:val="green"/>
        </w:rPr>
        <w:t>Agreement:</w:t>
      </w:r>
    </w:p>
    <w:p w14:paraId="282FB3E6" w14:textId="77777777" w:rsidR="005B3363" w:rsidRPr="005B3363" w:rsidRDefault="005B3363" w:rsidP="005B3363">
      <w:pPr>
        <w:jc w:val="both"/>
        <w:rPr>
          <w:color w:val="000000"/>
        </w:rPr>
      </w:pPr>
      <w:r w:rsidRPr="005B3363">
        <w:rPr>
          <w:color w:val="000000"/>
        </w:rPr>
        <w:t>For eMTC, the network configures one of K values for the UL transmission segment duration of PRACH in a k-bit field.</w:t>
      </w:r>
    </w:p>
    <w:p w14:paraId="49154F7A" w14:textId="77777777" w:rsidR="005B3363" w:rsidRPr="005B3363" w:rsidRDefault="005B3363" w:rsidP="005A1670">
      <w:pPr>
        <w:pStyle w:val="ListParagraph"/>
        <w:numPr>
          <w:ilvl w:val="0"/>
          <w:numId w:val="20"/>
        </w:numPr>
        <w:jc w:val="both"/>
        <w:rPr>
          <w:rFonts w:ascii="Times New Roman" w:hAnsi="Times New Roman"/>
          <w:color w:val="000000"/>
          <w:sz w:val="24"/>
          <w:szCs w:val="24"/>
          <w:lang w:eastAsia="zh-CN"/>
        </w:rPr>
      </w:pPr>
      <w:r w:rsidRPr="005B3363">
        <w:rPr>
          <w:rFonts w:ascii="Times New Roman" w:hAnsi="Times New Roman"/>
          <w:color w:val="000000"/>
          <w:sz w:val="24"/>
          <w:szCs w:val="24"/>
          <w:lang w:eastAsia="zh-CN"/>
        </w:rPr>
        <w:t xml:space="preserve">FFS: </w:t>
      </w:r>
      <w:r w:rsidRPr="005B3363">
        <w:rPr>
          <w:rFonts w:ascii="Times New Roman" w:hAnsi="Times New Roman"/>
          <w:color w:val="000000"/>
          <w:sz w:val="24"/>
          <w:szCs w:val="24"/>
        </w:rPr>
        <w:t>K candidate values, size of k-bit field</w:t>
      </w:r>
    </w:p>
    <w:p w14:paraId="5196DBC1" w14:textId="77777777" w:rsidR="005B3363" w:rsidRPr="005B3363" w:rsidRDefault="005B3363" w:rsidP="005B3363">
      <w:pPr>
        <w:jc w:val="both"/>
        <w:rPr>
          <w:rFonts w:eastAsia="Times New Roman"/>
          <w:color w:val="000000"/>
        </w:rPr>
      </w:pPr>
    </w:p>
    <w:p w14:paraId="23794C30" w14:textId="77777777" w:rsidR="005B3363" w:rsidRPr="005B3363" w:rsidRDefault="005B3363" w:rsidP="005B3363">
      <w:pPr>
        <w:jc w:val="both"/>
        <w:rPr>
          <w:rFonts w:eastAsia="Times New Roman"/>
          <w:color w:val="000000"/>
        </w:rPr>
      </w:pPr>
      <w:r w:rsidRPr="005B3363">
        <w:rPr>
          <w:rFonts w:eastAsia="Times New Roman"/>
          <w:color w:val="000000"/>
          <w:highlight w:val="green"/>
        </w:rPr>
        <w:t>Agreement:</w:t>
      </w:r>
    </w:p>
    <w:p w14:paraId="7F6C9571" w14:textId="77777777" w:rsidR="005B3363" w:rsidRPr="005B3363" w:rsidRDefault="005B3363" w:rsidP="005A1670">
      <w:pPr>
        <w:numPr>
          <w:ilvl w:val="0"/>
          <w:numId w:val="20"/>
        </w:numPr>
        <w:jc w:val="both"/>
        <w:rPr>
          <w:color w:val="000000"/>
        </w:rPr>
      </w:pPr>
      <w:r w:rsidRPr="005B3363">
        <w:rPr>
          <w:color w:val="000000"/>
        </w:rPr>
        <w:t xml:space="preserve">For NB-IoT/eMTC NTN, the network configures one of K candidate values for the UL transmission segment duration of NPUSCH/PUSCH in a k-bit field. </w:t>
      </w:r>
    </w:p>
    <w:p w14:paraId="03ADFF40" w14:textId="77777777" w:rsidR="005B3363" w:rsidRPr="005B3363" w:rsidRDefault="005B3363" w:rsidP="005A1670">
      <w:pPr>
        <w:pStyle w:val="ListParagraph"/>
        <w:numPr>
          <w:ilvl w:val="1"/>
          <w:numId w:val="18"/>
        </w:numPr>
        <w:jc w:val="both"/>
        <w:rPr>
          <w:rFonts w:ascii="Times New Roman" w:hAnsi="Times New Roman"/>
          <w:color w:val="000000"/>
          <w:sz w:val="24"/>
          <w:szCs w:val="24"/>
        </w:rPr>
      </w:pPr>
      <w:r w:rsidRPr="005B3363">
        <w:rPr>
          <w:rFonts w:ascii="Times New Roman" w:hAnsi="Times New Roman"/>
          <w:color w:val="000000"/>
          <w:sz w:val="24"/>
          <w:szCs w:val="24"/>
        </w:rPr>
        <w:t xml:space="preserve">For NB-IoT, maximum 3-bit field with a maximum number of K=8 candidate values 2 ms, 4 ms, 8 ms, 16 ms, 32 ms, 64 ms, 128 ms, 256 ms  </w:t>
      </w:r>
    </w:p>
    <w:p w14:paraId="4525DCA4" w14:textId="77777777" w:rsidR="005B3363" w:rsidRPr="005B3363" w:rsidRDefault="005B3363" w:rsidP="005A1670">
      <w:pPr>
        <w:numPr>
          <w:ilvl w:val="0"/>
          <w:numId w:val="20"/>
        </w:numPr>
        <w:jc w:val="both"/>
        <w:rPr>
          <w:color w:val="000000"/>
        </w:rPr>
      </w:pPr>
      <w:r w:rsidRPr="005B3363">
        <w:rPr>
          <w:color w:val="000000"/>
        </w:rPr>
        <w:t>FFS: Down scoping of K candidate values, size of k-bit field</w:t>
      </w:r>
    </w:p>
    <w:p w14:paraId="588E67BA" w14:textId="77777777" w:rsidR="005B3363" w:rsidRPr="005B3363" w:rsidRDefault="005B3363" w:rsidP="005B3363">
      <w:pPr>
        <w:jc w:val="both"/>
        <w:rPr>
          <w:lang w:eastAsia="x-none"/>
        </w:rPr>
      </w:pPr>
    </w:p>
    <w:p w14:paraId="6A2E36D7" w14:textId="77777777" w:rsidR="005B3363" w:rsidRPr="005B3363" w:rsidRDefault="005B3363" w:rsidP="005B3363">
      <w:pPr>
        <w:jc w:val="both"/>
        <w:rPr>
          <w:lang w:eastAsia="x-none"/>
        </w:rPr>
      </w:pPr>
      <w:r w:rsidRPr="005B3363">
        <w:rPr>
          <w:highlight w:val="green"/>
          <w:lang w:eastAsia="x-none"/>
        </w:rPr>
        <w:t>Agreement:</w:t>
      </w:r>
    </w:p>
    <w:p w14:paraId="09FAC201" w14:textId="77777777" w:rsidR="005B3363" w:rsidRPr="005B3363" w:rsidRDefault="005B3363" w:rsidP="005A1670">
      <w:pPr>
        <w:numPr>
          <w:ilvl w:val="0"/>
          <w:numId w:val="20"/>
        </w:numPr>
        <w:jc w:val="both"/>
        <w:rPr>
          <w:color w:val="000000"/>
        </w:rPr>
      </w:pPr>
      <w:r w:rsidRPr="005B3363">
        <w:rPr>
          <w:color w:val="000000"/>
        </w:rPr>
        <w:lastRenderedPageBreak/>
        <w:t>The UL transmission segment duration is provided by UE-specific RRC signalling or by signalling in SIB.</w:t>
      </w:r>
    </w:p>
    <w:p w14:paraId="73F1696A" w14:textId="77777777" w:rsidR="005B3363" w:rsidRPr="005B3363" w:rsidRDefault="005B3363" w:rsidP="005A1670">
      <w:pPr>
        <w:numPr>
          <w:ilvl w:val="0"/>
          <w:numId w:val="20"/>
        </w:numPr>
        <w:jc w:val="both"/>
        <w:rPr>
          <w:color w:val="000000"/>
        </w:rPr>
      </w:pPr>
      <w:r w:rsidRPr="005B3363">
        <w:rPr>
          <w:color w:val="000000"/>
        </w:rPr>
        <w:t>NOTE: the values of UL transmission segment duration for NB-IoT can be different to those for eMTC</w:t>
      </w:r>
    </w:p>
    <w:p w14:paraId="0F660B89" w14:textId="77777777" w:rsidR="005B3363" w:rsidRPr="005B3363" w:rsidRDefault="005B3363" w:rsidP="005B3363">
      <w:pPr>
        <w:jc w:val="both"/>
        <w:rPr>
          <w:color w:val="000000"/>
        </w:rPr>
      </w:pPr>
    </w:p>
    <w:p w14:paraId="58D53C58" w14:textId="77777777" w:rsidR="005B3363" w:rsidRPr="005B3363" w:rsidRDefault="005B3363" w:rsidP="005B3363">
      <w:pPr>
        <w:jc w:val="both"/>
        <w:rPr>
          <w:highlight w:val="green"/>
          <w:lang w:eastAsia="x-none"/>
        </w:rPr>
      </w:pPr>
      <w:r w:rsidRPr="005B3363">
        <w:rPr>
          <w:highlight w:val="green"/>
          <w:lang w:eastAsia="x-none"/>
        </w:rPr>
        <w:t>Agreement:</w:t>
      </w:r>
    </w:p>
    <w:p w14:paraId="0778D0F1" w14:textId="77777777" w:rsidR="005B3363" w:rsidRPr="005B3363" w:rsidRDefault="005B3363" w:rsidP="005B3363">
      <w:pPr>
        <w:snapToGrid w:val="0"/>
        <w:jc w:val="both"/>
      </w:pPr>
      <w:r w:rsidRPr="005B3363">
        <w:t>The following agreement from NR NTN are re-used for IoT NTN as working assumption</w:t>
      </w:r>
    </w:p>
    <w:p w14:paraId="40F46047" w14:textId="77777777" w:rsidR="005B3363" w:rsidRPr="005B3363" w:rsidRDefault="005B3363" w:rsidP="005A1670">
      <w:pPr>
        <w:pStyle w:val="ListParagraph"/>
        <w:numPr>
          <w:ilvl w:val="0"/>
          <w:numId w:val="22"/>
        </w:numPr>
        <w:jc w:val="both"/>
        <w:rPr>
          <w:rFonts w:ascii="Times New Roman" w:hAnsi="Times New Roman"/>
          <w:sz w:val="24"/>
          <w:szCs w:val="24"/>
        </w:rPr>
      </w:pPr>
      <w:r w:rsidRPr="005B3363">
        <w:rPr>
          <w:rFonts w:ascii="Times New Roman" w:hAnsi="Times New Roman"/>
          <w:sz w:val="24"/>
          <w:szCs w:val="24"/>
        </w:rPr>
        <w:t>In Rel-17 IoT-NTN, at least support UE which can compute timing advance and frequency adjustment for serving link based on its GNSS position and serving satellite ephemeris signalled by the network and apply corresponding timing advance and frequency adjustment in RRC_IDLE and RRC_CONNECTED modes</w:t>
      </w:r>
    </w:p>
    <w:p w14:paraId="7A1E5C81" w14:textId="77777777" w:rsidR="005B3363" w:rsidRPr="005B3363" w:rsidRDefault="005B3363" w:rsidP="005A1670">
      <w:pPr>
        <w:pStyle w:val="ListParagraph"/>
        <w:numPr>
          <w:ilvl w:val="0"/>
          <w:numId w:val="22"/>
        </w:numPr>
        <w:jc w:val="both"/>
        <w:rPr>
          <w:rFonts w:ascii="Times New Roman" w:hAnsi="Times New Roman"/>
          <w:sz w:val="24"/>
          <w:szCs w:val="24"/>
        </w:rPr>
      </w:pPr>
      <w:r w:rsidRPr="005B3363">
        <w:rPr>
          <w:rFonts w:ascii="Times New Roman" w:hAnsi="Times New Roman"/>
          <w:sz w:val="24"/>
          <w:szCs w:val="24"/>
        </w:rPr>
        <w:t>Serving satellite ephemeris Epoch time is implicitly known as a reference time defined by the starting time of a DL slot and/or frame.</w:t>
      </w:r>
    </w:p>
    <w:p w14:paraId="221D8B5B" w14:textId="3470C48E" w:rsidR="005B3363" w:rsidRPr="005B3363" w:rsidRDefault="005B3363" w:rsidP="005A1670">
      <w:pPr>
        <w:pStyle w:val="ListParagraph"/>
        <w:numPr>
          <w:ilvl w:val="1"/>
          <w:numId w:val="22"/>
        </w:numPr>
        <w:jc w:val="both"/>
        <w:rPr>
          <w:rFonts w:ascii="Times New Roman" w:hAnsi="Times New Roman"/>
          <w:sz w:val="24"/>
          <w:szCs w:val="24"/>
        </w:rPr>
      </w:pPr>
      <w:r w:rsidRPr="005B3363">
        <w:rPr>
          <w:rFonts w:ascii="Times New Roman" w:hAnsi="Times New Roman"/>
          <w:sz w:val="24"/>
          <w:szCs w:val="24"/>
        </w:rPr>
        <w:t>FFS: Whether this starting time is given by predefined rule or it is indicated by the Network</w:t>
      </w:r>
    </w:p>
    <w:p w14:paraId="56D3D06D" w14:textId="77777777" w:rsidR="005B3363" w:rsidRPr="00E75532" w:rsidRDefault="005B3363" w:rsidP="00260A59">
      <w:pPr>
        <w:jc w:val="both"/>
        <w:rPr>
          <w:szCs w:val="20"/>
        </w:rPr>
      </w:pPr>
    </w:p>
    <w:p w14:paraId="308E48D1" w14:textId="51FCA455" w:rsidR="00260A59" w:rsidRPr="009C0798" w:rsidRDefault="00260A59" w:rsidP="00260A59">
      <w:pPr>
        <w:spacing w:after="180"/>
        <w:contextualSpacing/>
        <w:jc w:val="both"/>
        <w:rPr>
          <w:szCs w:val="20"/>
        </w:rPr>
      </w:pPr>
      <w:r>
        <w:rPr>
          <w:szCs w:val="20"/>
        </w:rPr>
        <w:t xml:space="preserve">In this contribution, we provide our views on </w:t>
      </w:r>
      <w:r w:rsidRPr="003470D4">
        <w:rPr>
          <w:szCs w:val="20"/>
        </w:rPr>
        <w:t>the topics of</w:t>
      </w:r>
      <w:r>
        <w:rPr>
          <w:szCs w:val="20"/>
        </w:rPr>
        <w:t xml:space="preserve"> </w:t>
      </w:r>
      <w:r w:rsidR="0093006C">
        <w:rPr>
          <w:szCs w:val="20"/>
        </w:rPr>
        <w:t xml:space="preserve">GNSS measurement, validity timer for uplink synchronization and downlink synchronization. </w:t>
      </w:r>
    </w:p>
    <w:p w14:paraId="38C9BE89" w14:textId="3348CE89" w:rsidR="00344079" w:rsidRDefault="00EA5A5B" w:rsidP="00344079">
      <w:pPr>
        <w:pStyle w:val="Heading1"/>
      </w:pPr>
      <w:r>
        <w:t>Discussion</w:t>
      </w:r>
    </w:p>
    <w:p w14:paraId="7E570786" w14:textId="047AE020" w:rsidR="00AC502E" w:rsidRDefault="00AC502E" w:rsidP="00344079">
      <w:pPr>
        <w:pStyle w:val="Heading2"/>
        <w:rPr>
          <w:lang w:eastAsia="ja-JP"/>
        </w:rPr>
      </w:pPr>
      <w:r>
        <w:rPr>
          <w:lang w:eastAsia="ja-JP"/>
        </w:rPr>
        <w:t>GNSS measurement</w:t>
      </w:r>
    </w:p>
    <w:p w14:paraId="475AB805" w14:textId="2873A263" w:rsidR="00AC502E" w:rsidRDefault="00AC502E" w:rsidP="00AC502E">
      <w:pPr>
        <w:rPr>
          <w:lang w:eastAsia="x-none"/>
        </w:rPr>
      </w:pPr>
      <w:r>
        <w:rPr>
          <w:lang w:eastAsia="ja-JP"/>
        </w:rPr>
        <w:t xml:space="preserve">It was agreed </w:t>
      </w:r>
      <w:r>
        <w:rPr>
          <w:lang w:eastAsia="ja-JP"/>
        </w:rPr>
        <w:fldChar w:fldCharType="begin"/>
      </w:r>
      <w:r>
        <w:rPr>
          <w:lang w:eastAsia="ja-JP"/>
        </w:rPr>
        <w:instrText xml:space="preserve"> REF _Ref78022874 \r \h  \* MERGEFORMAT </w:instrText>
      </w:r>
      <w:r>
        <w:rPr>
          <w:lang w:eastAsia="ja-JP"/>
        </w:rPr>
      </w:r>
      <w:r>
        <w:rPr>
          <w:lang w:eastAsia="ja-JP"/>
        </w:rPr>
        <w:fldChar w:fldCharType="separate"/>
      </w:r>
      <w:r w:rsidR="0093006C">
        <w:rPr>
          <w:lang w:eastAsia="ja-JP"/>
        </w:rPr>
        <w:t>[3]</w:t>
      </w:r>
      <w:r>
        <w:rPr>
          <w:lang w:eastAsia="ja-JP"/>
        </w:rPr>
        <w:fldChar w:fldCharType="end"/>
      </w:r>
      <w:r>
        <w:rPr>
          <w:lang w:eastAsia="ja-JP"/>
        </w:rPr>
        <w:t xml:space="preserve"> that </w:t>
      </w:r>
      <w:r>
        <w:rPr>
          <w:lang w:eastAsia="x-none"/>
        </w:rPr>
        <w:t>f</w:t>
      </w:r>
      <w:r w:rsidRPr="00670E05">
        <w:rPr>
          <w:lang w:eastAsia="x-none"/>
        </w:rPr>
        <w:t>or sporadic short transmission, UE in RRC_CONNECTED should go back to idle mode and re-acquire a GNSS position fix if GNSS becomes outdated.</w:t>
      </w:r>
    </w:p>
    <w:p w14:paraId="429D0ECF" w14:textId="3011EF35" w:rsidR="00AC502E" w:rsidRDefault="00AC502E" w:rsidP="00AC502E">
      <w:pPr>
        <w:rPr>
          <w:lang w:eastAsia="x-none"/>
        </w:rPr>
      </w:pPr>
    </w:p>
    <w:p w14:paraId="734ADC3C" w14:textId="6A21571E" w:rsidR="00344079" w:rsidRDefault="001A0299" w:rsidP="00344079">
      <w:pPr>
        <w:jc w:val="both"/>
      </w:pPr>
      <w:r>
        <w:rPr>
          <w:lang w:eastAsia="x-none"/>
        </w:rPr>
        <w:t xml:space="preserve">It is open how UE determines how long a GNSS position fix is valid. </w:t>
      </w:r>
      <w:r w:rsidR="00344079">
        <w:t xml:space="preserve">Considering the maximum IoT device motion of 120 km/h </w:t>
      </w:r>
      <w:r w:rsidR="00344079">
        <w:fldChar w:fldCharType="begin"/>
      </w:r>
      <w:r w:rsidR="00344079">
        <w:instrText xml:space="preserve"> REF _Ref78382245 \r \h </w:instrText>
      </w:r>
      <w:r>
        <w:instrText xml:space="preserve"> \* MERGEFORMAT </w:instrText>
      </w:r>
      <w:r w:rsidR="00344079">
        <w:fldChar w:fldCharType="separate"/>
      </w:r>
      <w:r w:rsidR="0093006C">
        <w:t>[1]</w:t>
      </w:r>
      <w:r w:rsidR="00344079">
        <w:fldChar w:fldCharType="end"/>
      </w:r>
      <w:r w:rsidR="00344079">
        <w:t xml:space="preserve">, the device position change is around </w:t>
      </w:r>
      <m:oMath>
        <m:r>
          <w:rPr>
            <w:rFonts w:ascii="Cambria Math" w:hAnsi="Cambria Math"/>
          </w:rPr>
          <m:t>33⋅x</m:t>
        </m:r>
      </m:oMath>
      <w:r w:rsidR="00344079">
        <w:t xml:space="preserve"> meters after </w:t>
      </w:r>
      <m:oMath>
        <m:r>
          <w:rPr>
            <w:rFonts w:ascii="Cambria Math" w:hAnsi="Cambria Math"/>
          </w:rPr>
          <m:t>x</m:t>
        </m:r>
      </m:oMath>
      <w:r w:rsidR="00344079">
        <w:t xml:space="preserve"> seconds. If the TA error due to GNSS position error is limited by 10% of the CP length, then the GNSS position error should be less than 140 meters. This implies the GNSS position fix has to be performed </w:t>
      </w:r>
      <w:r w:rsidR="00EF70D2">
        <w:t xml:space="preserve">about </w:t>
      </w:r>
      <w:r w:rsidR="00344079">
        <w:t xml:space="preserve">every 5 seconds. Considering that TA command MAC CE could fix uplink timing error, the GNSS position error could be a little relaxed. </w:t>
      </w:r>
    </w:p>
    <w:p w14:paraId="3797CFC7" w14:textId="12143AB5" w:rsidR="00344079" w:rsidRDefault="00344079" w:rsidP="00344079">
      <w:pPr>
        <w:jc w:val="both"/>
      </w:pPr>
    </w:p>
    <w:p w14:paraId="560AE5E0" w14:textId="7322C098" w:rsidR="00344079" w:rsidRDefault="00344079" w:rsidP="00344079">
      <w:pPr>
        <w:jc w:val="both"/>
      </w:pPr>
      <w:r w:rsidRPr="00284812">
        <w:rPr>
          <w:b/>
          <w:i/>
          <w:u w:val="single"/>
        </w:rPr>
        <w:t xml:space="preserve">Proposal </w:t>
      </w:r>
      <w:r>
        <w:rPr>
          <w:b/>
          <w:i/>
          <w:u w:val="single"/>
        </w:rPr>
        <w:t>1</w:t>
      </w:r>
      <w:r w:rsidRPr="00284812">
        <w:rPr>
          <w:b/>
          <w:i/>
          <w:u w:val="single"/>
        </w:rPr>
        <w:t>:</w:t>
      </w:r>
      <w:r w:rsidRPr="00284812">
        <w:rPr>
          <w:i/>
        </w:rPr>
        <w:t xml:space="preserve"> </w:t>
      </w:r>
      <w:r w:rsidR="001A0299">
        <w:rPr>
          <w:i/>
        </w:rPr>
        <w:t>UE autonomously determines</w:t>
      </w:r>
      <w:r>
        <w:rPr>
          <w:i/>
        </w:rPr>
        <w:t xml:space="preserve"> the validity of GNSS position fix</w:t>
      </w:r>
      <w:r w:rsidR="001A0299">
        <w:rPr>
          <w:i/>
        </w:rPr>
        <w:t>,</w:t>
      </w:r>
      <w:r>
        <w:rPr>
          <w:i/>
        </w:rPr>
        <w:t xml:space="preserve"> based on </w:t>
      </w:r>
      <w:r w:rsidR="001A0299">
        <w:rPr>
          <w:i/>
        </w:rPr>
        <w:t>UE’s mobility patterns (e.g., U</w:t>
      </w:r>
      <w:r>
        <w:rPr>
          <w:i/>
        </w:rPr>
        <w:t>E speed</w:t>
      </w:r>
      <w:r w:rsidR="001A0299">
        <w:rPr>
          <w:i/>
        </w:rPr>
        <w:t>)</w:t>
      </w:r>
      <w:r>
        <w:rPr>
          <w:i/>
        </w:rPr>
        <w:t xml:space="preserve">. </w:t>
      </w:r>
    </w:p>
    <w:p w14:paraId="0889CF48" w14:textId="0C41A019" w:rsidR="00344079" w:rsidRDefault="00344079" w:rsidP="00AC502E">
      <w:pPr>
        <w:rPr>
          <w:lang w:eastAsia="x-none"/>
        </w:rPr>
      </w:pPr>
    </w:p>
    <w:p w14:paraId="1884EFE0" w14:textId="7588C90C" w:rsidR="001A0299" w:rsidRDefault="001A0299" w:rsidP="001A0299">
      <w:pPr>
        <w:jc w:val="both"/>
        <w:rPr>
          <w:lang w:eastAsia="x-none"/>
        </w:rPr>
      </w:pPr>
      <w:r>
        <w:rPr>
          <w:lang w:eastAsia="x-none"/>
        </w:rPr>
        <w:t xml:space="preserve">It is open whether network gets the same understanding on the validity of UE’s GNSS position fix. The main purpose for network to know this validity time is to optimize its scheduling so that UE could finish the uplink transmissions within a valid GNSS position fix. </w:t>
      </w:r>
    </w:p>
    <w:p w14:paraId="1108FF4C" w14:textId="77777777" w:rsidR="001A0299" w:rsidRDefault="001A0299" w:rsidP="001A0299">
      <w:pPr>
        <w:jc w:val="both"/>
        <w:rPr>
          <w:lang w:eastAsia="x-none"/>
        </w:rPr>
      </w:pPr>
    </w:p>
    <w:p w14:paraId="1A80A573" w14:textId="77777777" w:rsidR="00EF70D2" w:rsidRDefault="001A0299" w:rsidP="00C91752">
      <w:pPr>
        <w:jc w:val="both"/>
        <w:rPr>
          <w:lang w:eastAsia="x-none"/>
        </w:rPr>
      </w:pPr>
      <w:r>
        <w:rPr>
          <w:lang w:eastAsia="x-none"/>
        </w:rPr>
        <w:t xml:space="preserve">In our view, network </w:t>
      </w:r>
      <w:r w:rsidR="00EF70D2">
        <w:rPr>
          <w:lang w:eastAsia="x-none"/>
        </w:rPr>
        <w:t>acquisition of</w:t>
      </w:r>
      <w:r>
        <w:rPr>
          <w:lang w:eastAsia="x-none"/>
        </w:rPr>
        <w:t xml:space="preserve"> validity of UE’s GNSS position fix</w:t>
      </w:r>
      <w:r w:rsidR="00EF70D2">
        <w:rPr>
          <w:lang w:eastAsia="x-none"/>
        </w:rPr>
        <w:t xml:space="preserve"> depends on UE reporting. </w:t>
      </w:r>
      <w:r>
        <w:rPr>
          <w:lang w:eastAsia="x-none"/>
        </w:rPr>
        <w:t>Th</w:t>
      </w:r>
      <w:r w:rsidR="00EF70D2">
        <w:rPr>
          <w:lang w:eastAsia="x-none"/>
        </w:rPr>
        <w:t>e UE reporting</w:t>
      </w:r>
      <w:r>
        <w:rPr>
          <w:lang w:eastAsia="x-none"/>
        </w:rPr>
        <w:t xml:space="preserve"> involves a large signaling overhead and is not preferred. </w:t>
      </w:r>
    </w:p>
    <w:p w14:paraId="4E2E2226" w14:textId="77777777" w:rsidR="00EF70D2" w:rsidRDefault="00EF70D2" w:rsidP="00C91752">
      <w:pPr>
        <w:jc w:val="both"/>
        <w:rPr>
          <w:lang w:eastAsia="x-none"/>
        </w:rPr>
      </w:pPr>
    </w:p>
    <w:p w14:paraId="69B566F8" w14:textId="0B4A730B" w:rsidR="001A0299" w:rsidRDefault="00EF70D2" w:rsidP="00C91752">
      <w:pPr>
        <w:jc w:val="both"/>
        <w:rPr>
          <w:lang w:eastAsia="x-none"/>
        </w:rPr>
      </w:pPr>
      <w:r>
        <w:rPr>
          <w:lang w:eastAsia="x-none"/>
        </w:rPr>
        <w:t>On the other hand</w:t>
      </w:r>
      <w:r w:rsidR="001A0299">
        <w:rPr>
          <w:lang w:eastAsia="x-none"/>
        </w:rPr>
        <w:t xml:space="preserve">, UE </w:t>
      </w:r>
      <w:r w:rsidR="00C91752">
        <w:rPr>
          <w:lang w:eastAsia="x-none"/>
        </w:rPr>
        <w:t xml:space="preserve">compares the duration of its scheduled uplink transmissions with the validity of UE’s GNSS position fix. </w:t>
      </w:r>
      <w:r>
        <w:rPr>
          <w:lang w:eastAsia="x-none"/>
        </w:rPr>
        <w:t>I</w:t>
      </w:r>
      <w:r w:rsidR="00C91752">
        <w:rPr>
          <w:lang w:eastAsia="x-none"/>
        </w:rPr>
        <w:t xml:space="preserve">f </w:t>
      </w:r>
      <w:r>
        <w:rPr>
          <w:lang w:eastAsia="x-none"/>
        </w:rPr>
        <w:t>the scheduled uplink transmission</w:t>
      </w:r>
      <w:r w:rsidR="00C91752">
        <w:rPr>
          <w:lang w:eastAsia="x-none"/>
        </w:rPr>
        <w:t xml:space="preserve"> duration is shorter than the validity of UE’s GNSS position fix</w:t>
      </w:r>
      <w:r>
        <w:rPr>
          <w:lang w:eastAsia="x-none"/>
        </w:rPr>
        <w:t xml:space="preserve">, UE makes the scheduled uplink transmissions. </w:t>
      </w:r>
      <w:r w:rsidR="00C91752">
        <w:rPr>
          <w:lang w:eastAsia="x-none"/>
        </w:rPr>
        <w:t xml:space="preserve">Otherwise, UE does not transmit. </w:t>
      </w:r>
    </w:p>
    <w:p w14:paraId="70579AAC" w14:textId="77777777" w:rsidR="001A0299" w:rsidRDefault="001A0299" w:rsidP="00AC502E">
      <w:pPr>
        <w:rPr>
          <w:lang w:eastAsia="x-none"/>
        </w:rPr>
      </w:pPr>
    </w:p>
    <w:p w14:paraId="54396BDE" w14:textId="038B9BE5" w:rsidR="001A0299" w:rsidRDefault="001A0299" w:rsidP="00C91752">
      <w:pPr>
        <w:jc w:val="both"/>
        <w:rPr>
          <w:lang w:eastAsia="x-none"/>
        </w:rPr>
      </w:pPr>
      <w:r w:rsidRPr="00284812">
        <w:rPr>
          <w:b/>
          <w:i/>
          <w:u w:val="single"/>
        </w:rPr>
        <w:t xml:space="preserve">Proposal </w:t>
      </w:r>
      <w:r>
        <w:rPr>
          <w:b/>
          <w:i/>
          <w:u w:val="single"/>
        </w:rPr>
        <w:t>2</w:t>
      </w:r>
      <w:r w:rsidRPr="00284812">
        <w:rPr>
          <w:b/>
          <w:i/>
          <w:u w:val="single"/>
        </w:rPr>
        <w:t>:</w:t>
      </w:r>
      <w:r w:rsidRPr="00284812">
        <w:rPr>
          <w:i/>
        </w:rPr>
        <w:t xml:space="preserve"> </w:t>
      </w:r>
      <w:r>
        <w:rPr>
          <w:i/>
        </w:rPr>
        <w:t xml:space="preserve">UE </w:t>
      </w:r>
      <w:r w:rsidR="00C91752">
        <w:rPr>
          <w:i/>
        </w:rPr>
        <w:t xml:space="preserve">does not report the validity of GNSS position fix to network. UE simply does not start uplink transmission if its duration is longer than the validity of UE’s GNSS position fix. </w:t>
      </w:r>
    </w:p>
    <w:p w14:paraId="525067E0" w14:textId="77777777" w:rsidR="00344079" w:rsidRDefault="00344079" w:rsidP="00AC502E">
      <w:pPr>
        <w:rPr>
          <w:lang w:eastAsia="x-none"/>
        </w:rPr>
      </w:pPr>
    </w:p>
    <w:p w14:paraId="0A6A2C86" w14:textId="1536372B" w:rsidR="00B921BA" w:rsidRPr="00344079" w:rsidRDefault="00B921BA" w:rsidP="00344079">
      <w:pPr>
        <w:pStyle w:val="Heading2"/>
        <w:rPr>
          <w:lang w:eastAsia="ja-JP"/>
        </w:rPr>
      </w:pPr>
      <w:r w:rsidRPr="00344079">
        <w:rPr>
          <w:lang w:eastAsia="ja-JP"/>
        </w:rPr>
        <w:lastRenderedPageBreak/>
        <w:t xml:space="preserve">Validity timer for </w:t>
      </w:r>
      <w:r w:rsidR="0093006C">
        <w:rPr>
          <w:lang w:eastAsia="ja-JP"/>
        </w:rPr>
        <w:t>uplink</w:t>
      </w:r>
      <w:r w:rsidRPr="00344079">
        <w:rPr>
          <w:lang w:eastAsia="ja-JP"/>
        </w:rPr>
        <w:t xml:space="preserve"> synchronization</w:t>
      </w:r>
    </w:p>
    <w:p w14:paraId="2FBFDABE" w14:textId="07FEE76E" w:rsidR="00B921BA" w:rsidRDefault="00B921BA" w:rsidP="00B921BA">
      <w:pPr>
        <w:jc w:val="both"/>
        <w:rPr>
          <w:lang w:eastAsia="ja-JP"/>
        </w:rPr>
      </w:pPr>
      <w:r>
        <w:rPr>
          <w:lang w:eastAsia="ja-JP"/>
        </w:rPr>
        <w:t xml:space="preserve">It was agreed </w:t>
      </w:r>
      <w:r>
        <w:rPr>
          <w:lang w:eastAsia="ja-JP"/>
        </w:rPr>
        <w:fldChar w:fldCharType="begin"/>
      </w:r>
      <w:r>
        <w:rPr>
          <w:lang w:eastAsia="ja-JP"/>
        </w:rPr>
        <w:instrText xml:space="preserve"> REF _Ref78022874 \r \h  \* MERGEFORMAT </w:instrText>
      </w:r>
      <w:r>
        <w:rPr>
          <w:lang w:eastAsia="ja-JP"/>
        </w:rPr>
      </w:r>
      <w:r>
        <w:rPr>
          <w:lang w:eastAsia="ja-JP"/>
        </w:rPr>
        <w:fldChar w:fldCharType="separate"/>
      </w:r>
      <w:r w:rsidR="0093006C">
        <w:rPr>
          <w:lang w:eastAsia="ja-JP"/>
        </w:rPr>
        <w:t>[3]</w:t>
      </w:r>
      <w:r>
        <w:rPr>
          <w:lang w:eastAsia="ja-JP"/>
        </w:rPr>
        <w:fldChar w:fldCharType="end"/>
      </w:r>
      <w:r>
        <w:rPr>
          <w:lang w:eastAsia="ja-JP"/>
        </w:rPr>
        <w:t xml:space="preserve"> that the validity timer of uplink synchronization is configured by the network. This includes the validity timer for satellite ephemeris and common TA parameters. It is open whether a single validity timer or separate validity timers are used for satellite ephemeris and common TA parameters.</w:t>
      </w:r>
    </w:p>
    <w:p w14:paraId="370ACB8E" w14:textId="77777777" w:rsidR="00B921BA" w:rsidRDefault="00B921BA" w:rsidP="00B921BA">
      <w:pPr>
        <w:jc w:val="both"/>
      </w:pPr>
    </w:p>
    <w:p w14:paraId="3C5F1866" w14:textId="43D56BA2" w:rsidR="00B921BA" w:rsidRDefault="00B921BA" w:rsidP="00B921BA">
      <w:pPr>
        <w:jc w:val="both"/>
      </w:pPr>
      <w:r>
        <w:t xml:space="preserve">In our view, the validity duration for common TA could be different from </w:t>
      </w:r>
      <w:r w:rsidRPr="008B2CCC">
        <w:t>that</w:t>
      </w:r>
      <w:r>
        <w:t xml:space="preserve"> for satellite ephemeris. Note that common TA mainly indicate the RTT between satellite and timing reference point. If the timing reference point is configured to be at satellite, then the common TA is always equal to 0 and it has infinite validity duration. This is different from the validity duration for satellite ephemeris. </w:t>
      </w:r>
    </w:p>
    <w:p w14:paraId="2737DAE5" w14:textId="77777777" w:rsidR="00B921BA" w:rsidRDefault="00B921BA" w:rsidP="00B921BA">
      <w:pPr>
        <w:jc w:val="both"/>
      </w:pPr>
    </w:p>
    <w:p w14:paraId="24D554DD" w14:textId="76AD63F8" w:rsidR="00B921BA" w:rsidRDefault="00B921BA" w:rsidP="000126E2">
      <w:pPr>
        <w:jc w:val="both"/>
        <w:rPr>
          <w:i/>
        </w:rPr>
      </w:pPr>
      <w:r w:rsidRPr="00AF7963">
        <w:rPr>
          <w:b/>
          <w:i/>
          <w:u w:val="single"/>
        </w:rPr>
        <w:t xml:space="preserve">Proposal </w:t>
      </w:r>
      <w:r w:rsidR="00C91752">
        <w:rPr>
          <w:b/>
          <w:i/>
          <w:u w:val="single"/>
        </w:rPr>
        <w:t>3</w:t>
      </w:r>
      <w:r w:rsidRPr="001C381A">
        <w:rPr>
          <w:b/>
          <w:i/>
          <w:u w:val="single"/>
        </w:rPr>
        <w:t>:</w:t>
      </w:r>
      <w:r>
        <w:rPr>
          <w:i/>
        </w:rPr>
        <w:t xml:space="preserve"> Separate validity timers are configured for satellite ephemeris and common TA parameters. </w:t>
      </w:r>
    </w:p>
    <w:p w14:paraId="5DA6259F" w14:textId="652026A7" w:rsidR="00B921BA" w:rsidRDefault="00B921BA" w:rsidP="000126E2">
      <w:pPr>
        <w:jc w:val="both"/>
      </w:pPr>
    </w:p>
    <w:p w14:paraId="58C19A40" w14:textId="31F4D17B" w:rsidR="00B921BA" w:rsidRDefault="00B921BA" w:rsidP="000126E2">
      <w:pPr>
        <w:jc w:val="both"/>
      </w:pPr>
      <w:r>
        <w:t xml:space="preserve">It was agreed </w:t>
      </w:r>
      <w:r>
        <w:rPr>
          <w:lang w:eastAsia="ja-JP"/>
        </w:rPr>
        <w:fldChar w:fldCharType="begin"/>
      </w:r>
      <w:r>
        <w:rPr>
          <w:lang w:eastAsia="ja-JP"/>
        </w:rPr>
        <w:instrText xml:space="preserve"> REF _Ref78022874 \r \h  \* MERGEFORMAT </w:instrText>
      </w:r>
      <w:r>
        <w:rPr>
          <w:lang w:eastAsia="ja-JP"/>
        </w:rPr>
      </w:r>
      <w:r>
        <w:rPr>
          <w:lang w:eastAsia="ja-JP"/>
        </w:rPr>
        <w:fldChar w:fldCharType="separate"/>
      </w:r>
      <w:r w:rsidR="0093006C">
        <w:rPr>
          <w:lang w:eastAsia="ja-JP"/>
        </w:rPr>
        <w:t>[3]</w:t>
      </w:r>
      <w:r>
        <w:rPr>
          <w:lang w:eastAsia="ja-JP"/>
        </w:rPr>
        <w:fldChar w:fldCharType="end"/>
      </w:r>
      <w:r>
        <w:t xml:space="preserve"> that UE in RRC_IDLE </w:t>
      </w:r>
      <w:r w:rsidR="000126E2">
        <w:t xml:space="preserve">state </w:t>
      </w:r>
      <w:r>
        <w:t>reads the satellite ephemeris and common TA parameters and starts the validity timer(s) before moving to RRC_CONNECTED</w:t>
      </w:r>
      <w:r w:rsidR="000126E2">
        <w:t xml:space="preserve"> state</w:t>
      </w:r>
      <w:r>
        <w:t xml:space="preserve">. It is open on the details of the precise (re)start time for the validity timer. </w:t>
      </w:r>
    </w:p>
    <w:p w14:paraId="4B4C9F8E" w14:textId="77777777" w:rsidR="00B921BA" w:rsidRDefault="00B921BA" w:rsidP="000126E2">
      <w:pPr>
        <w:jc w:val="both"/>
      </w:pPr>
    </w:p>
    <w:p w14:paraId="1D77C703" w14:textId="6B8B8878" w:rsidR="00B921BA" w:rsidRDefault="00B921BA" w:rsidP="000126E2">
      <w:pPr>
        <w:jc w:val="both"/>
      </w:pPr>
      <w:r>
        <w:t xml:space="preserve">In our view, the validity timer starts at the </w:t>
      </w:r>
      <w:r w:rsidR="00AC502E">
        <w:t xml:space="preserve">starting time of the </w:t>
      </w:r>
      <w:r>
        <w:t>downlink subframe</w:t>
      </w:r>
      <w:r w:rsidR="00AC502E">
        <w:t xml:space="preserve"> when the satellite ephemeris or common TA parameters are received. </w:t>
      </w:r>
    </w:p>
    <w:p w14:paraId="2B12A4C5" w14:textId="0547D417" w:rsidR="00AC502E" w:rsidRDefault="00AC502E" w:rsidP="000126E2">
      <w:pPr>
        <w:jc w:val="both"/>
      </w:pPr>
    </w:p>
    <w:p w14:paraId="328CFC39" w14:textId="7A03E6BB" w:rsidR="00AC502E" w:rsidRDefault="00AC502E" w:rsidP="000126E2">
      <w:pPr>
        <w:jc w:val="both"/>
        <w:rPr>
          <w:i/>
        </w:rPr>
      </w:pPr>
      <w:r w:rsidRPr="00AF7963">
        <w:rPr>
          <w:b/>
          <w:i/>
          <w:u w:val="single"/>
        </w:rPr>
        <w:t xml:space="preserve">Proposal </w:t>
      </w:r>
      <w:r w:rsidR="00C91752">
        <w:rPr>
          <w:b/>
          <w:i/>
          <w:u w:val="single"/>
        </w:rPr>
        <w:t>4</w:t>
      </w:r>
      <w:r w:rsidRPr="001C381A">
        <w:rPr>
          <w:b/>
          <w:i/>
          <w:u w:val="single"/>
        </w:rPr>
        <w:t>:</w:t>
      </w:r>
      <w:r>
        <w:rPr>
          <w:i/>
        </w:rPr>
        <w:t xml:space="preserve"> Validity timer for uplink synchronization (i.e., satellite ephemeris or common TA parameters) (re)starts at the starting time of the downlink subframe when the corresponding uplink synchronization parameters are received. </w:t>
      </w:r>
    </w:p>
    <w:p w14:paraId="3ED1F2C6" w14:textId="175B7192" w:rsidR="00C91752" w:rsidRDefault="00C91752" w:rsidP="00F2608D">
      <w:pPr>
        <w:jc w:val="both"/>
        <w:rPr>
          <w:bCs/>
          <w:iCs/>
        </w:rPr>
      </w:pPr>
    </w:p>
    <w:p w14:paraId="2A20A723" w14:textId="7D24E26A" w:rsidR="00C91752" w:rsidRPr="00C91752" w:rsidRDefault="00C91752" w:rsidP="008B5A4F">
      <w:pPr>
        <w:pStyle w:val="Heading2"/>
        <w:jc w:val="both"/>
        <w:rPr>
          <w:bCs/>
          <w:iCs/>
        </w:rPr>
      </w:pPr>
      <w:r>
        <w:rPr>
          <w:lang w:eastAsia="ja-JP"/>
        </w:rPr>
        <w:t>Downlink synchronization</w:t>
      </w:r>
    </w:p>
    <w:p w14:paraId="2BC67D83" w14:textId="4ABD6D22" w:rsidR="009D7345" w:rsidRDefault="009D7345" w:rsidP="009D7345">
      <w:pPr>
        <w:jc w:val="both"/>
      </w:pPr>
      <w:r>
        <w:rPr>
          <w:rFonts w:eastAsia="SimSun"/>
          <w:color w:val="000000"/>
        </w:rPr>
        <w:t xml:space="preserve">The downlink synchronization needs to be enhanced in IoT NTN. It was identified that the UE can have initial frequency error exceeding 50 kHz due to both crystal error in device and satellite-based Doppler shift. Two potential solutions were identified </w:t>
      </w:r>
      <w:r>
        <w:rPr>
          <w:rFonts w:eastAsia="SimSun"/>
          <w:color w:val="000000"/>
        </w:rPr>
        <w:fldChar w:fldCharType="begin"/>
      </w:r>
      <w:r>
        <w:rPr>
          <w:rFonts w:eastAsia="SimSun"/>
          <w:color w:val="000000"/>
        </w:rPr>
        <w:instrText xml:space="preserve"> REF _Ref78382245 \r \h </w:instrText>
      </w:r>
      <w:r>
        <w:rPr>
          <w:rFonts w:eastAsia="SimSun"/>
          <w:color w:val="000000"/>
        </w:rPr>
      </w:r>
      <w:r>
        <w:rPr>
          <w:rFonts w:eastAsia="SimSun"/>
          <w:color w:val="000000"/>
        </w:rPr>
        <w:fldChar w:fldCharType="separate"/>
      </w:r>
      <w:r w:rsidR="0093006C">
        <w:rPr>
          <w:rFonts w:eastAsia="SimSun"/>
          <w:color w:val="000000"/>
        </w:rPr>
        <w:t>[1]</w:t>
      </w:r>
      <w:r>
        <w:rPr>
          <w:rFonts w:eastAsia="SimSun"/>
          <w:color w:val="000000"/>
        </w:rPr>
        <w:fldChar w:fldCharType="end"/>
      </w:r>
      <w:r>
        <w:rPr>
          <w:rFonts w:eastAsia="SimSun"/>
          <w:color w:val="000000"/>
        </w:rPr>
        <w:t xml:space="preserve">: </w:t>
      </w:r>
      <w:r w:rsidRPr="00667392">
        <w:t>new channel raster</w:t>
      </w:r>
      <w:r w:rsidR="00E71DB3">
        <w:t xml:space="preserve"> and</w:t>
      </w:r>
      <w:r w:rsidRPr="00667392">
        <w:t xml:space="preserve"> (part of) ARFCN-indication-in-MIB</w:t>
      </w:r>
      <w:r>
        <w:t>.</w:t>
      </w:r>
    </w:p>
    <w:p w14:paraId="78D234CB" w14:textId="6FEE0EB4" w:rsidR="009D7345" w:rsidRDefault="009D7345" w:rsidP="009D7345">
      <w:pPr>
        <w:jc w:val="both"/>
      </w:pPr>
    </w:p>
    <w:p w14:paraId="1AB70D7F" w14:textId="4D9E9A86" w:rsidR="009D7345" w:rsidRDefault="009D7345" w:rsidP="009D7345">
      <w:pPr>
        <w:jc w:val="both"/>
      </w:pPr>
      <w:r>
        <w:t>The channel raster step size could be increased from 100 kHz to a larger number (e.g., 200 kHz). T</w:t>
      </w:r>
      <w:r w:rsidR="000576E9">
        <w:t>his approach could address the downlink synchronization error. However, this ha</w:t>
      </w:r>
      <w:r w:rsidR="00200AF0">
        <w:t>s</w:t>
      </w:r>
      <w:r w:rsidR="000576E9">
        <w:t xml:space="preserve"> RAN4 impact.</w:t>
      </w:r>
      <w:r w:rsidR="006B2B8E">
        <w:t xml:space="preserve"> The</w:t>
      </w:r>
      <w:r w:rsidR="00E71DB3">
        <w:t xml:space="preserve"> other potential solution is to include part of ARFCN information in MIB. This approach requires multiple hypotheses testing before decoding the PBCH, which </w:t>
      </w:r>
      <w:r w:rsidR="00200AF0">
        <w:t>i</w:t>
      </w:r>
      <w:r w:rsidR="00E71DB3">
        <w:t xml:space="preserve">ncludes the correct channel frequency information. Comparing the two approaches, we </w:t>
      </w:r>
      <w:r w:rsidR="00200AF0">
        <w:t>think</w:t>
      </w:r>
      <w:r w:rsidR="00E71DB3">
        <w:t xml:space="preserve"> the new channel raster has less specification impact</w:t>
      </w:r>
      <w:r w:rsidR="0077380E">
        <w:t xml:space="preserve"> </w:t>
      </w:r>
      <w:r w:rsidR="00E71DB3">
        <w:t xml:space="preserve">and is preferred. </w:t>
      </w:r>
    </w:p>
    <w:p w14:paraId="46BD9E36" w14:textId="62F5ACAF" w:rsidR="009D7345" w:rsidRDefault="009D7345" w:rsidP="009D7345">
      <w:pPr>
        <w:jc w:val="both"/>
        <w:rPr>
          <w:rFonts w:eastAsia="SimSun"/>
          <w:color w:val="000000"/>
        </w:rPr>
      </w:pPr>
    </w:p>
    <w:p w14:paraId="2A2D6D4A" w14:textId="2A852C15" w:rsidR="009D7345" w:rsidRDefault="000576E9" w:rsidP="000576E9">
      <w:pPr>
        <w:jc w:val="both"/>
        <w:rPr>
          <w:rFonts w:eastAsia="SimSun"/>
          <w:color w:val="000000"/>
        </w:rPr>
      </w:pPr>
      <w:r w:rsidRPr="00284812">
        <w:rPr>
          <w:b/>
          <w:i/>
          <w:u w:val="single"/>
        </w:rPr>
        <w:t xml:space="preserve">Proposal </w:t>
      </w:r>
      <w:r>
        <w:rPr>
          <w:b/>
          <w:i/>
          <w:u w:val="single"/>
        </w:rPr>
        <w:t>5</w:t>
      </w:r>
      <w:r w:rsidRPr="00284812">
        <w:rPr>
          <w:b/>
          <w:i/>
          <w:u w:val="single"/>
        </w:rPr>
        <w:t>:</w:t>
      </w:r>
      <w:r w:rsidRPr="00284812">
        <w:rPr>
          <w:i/>
        </w:rPr>
        <w:t xml:space="preserve"> </w:t>
      </w:r>
      <w:r>
        <w:rPr>
          <w:i/>
        </w:rPr>
        <w:t xml:space="preserve">Consider </w:t>
      </w:r>
      <w:r w:rsidR="0077380E">
        <w:rPr>
          <w:i/>
        </w:rPr>
        <w:t>increasing</w:t>
      </w:r>
      <w:r w:rsidRPr="000576E9">
        <w:rPr>
          <w:i/>
        </w:rPr>
        <w:t xml:space="preserve"> the channel raster </w:t>
      </w:r>
      <w:r>
        <w:rPr>
          <w:i/>
        </w:rPr>
        <w:t xml:space="preserve">step size in IoT NTN. </w:t>
      </w:r>
    </w:p>
    <w:p w14:paraId="3A753041" w14:textId="77777777" w:rsidR="00DD443F" w:rsidRDefault="00DD443F" w:rsidP="008F05B6">
      <w:pPr>
        <w:jc w:val="both"/>
      </w:pPr>
    </w:p>
    <w:p w14:paraId="2896E657" w14:textId="2DF29AD0" w:rsidR="00854A60" w:rsidRPr="00A6576F" w:rsidRDefault="009C5A97" w:rsidP="00FB330B">
      <w:pPr>
        <w:pStyle w:val="Heading1"/>
      </w:pPr>
      <w:r w:rsidRPr="00A6576F">
        <w:t>Conclusion</w:t>
      </w:r>
    </w:p>
    <w:p w14:paraId="1C116919" w14:textId="74F4CF4A"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402784">
        <w:rPr>
          <w:szCs w:val="20"/>
        </w:rPr>
        <w:t>time and frequency synchronization in</w:t>
      </w:r>
      <w:r w:rsidR="009C0798">
        <w:rPr>
          <w:szCs w:val="20"/>
        </w:rPr>
        <w:t xml:space="preserve"> </w:t>
      </w:r>
      <w:r w:rsidR="00DE52EE">
        <w:rPr>
          <w:szCs w:val="20"/>
        </w:rPr>
        <w:t xml:space="preserve">IoT </w:t>
      </w:r>
      <w:r w:rsidR="009C0798">
        <w:rPr>
          <w:szCs w:val="20"/>
        </w:rPr>
        <w:t xml:space="preserve">NTN. </w:t>
      </w:r>
      <w:r w:rsidR="009C0798">
        <w:t xml:space="preserve">Our proposals are as follows: </w:t>
      </w:r>
      <w:r w:rsidR="00F35079">
        <w:t xml:space="preserve"> </w:t>
      </w:r>
    </w:p>
    <w:p w14:paraId="3A34F5FE" w14:textId="77777777" w:rsidR="009D7345" w:rsidRDefault="009D7345" w:rsidP="009D7345">
      <w:pPr>
        <w:jc w:val="both"/>
      </w:pPr>
    </w:p>
    <w:p w14:paraId="0032821F" w14:textId="4287F17F" w:rsidR="0093006C" w:rsidRDefault="0093006C" w:rsidP="0093006C">
      <w:pPr>
        <w:jc w:val="both"/>
        <w:rPr>
          <w:i/>
        </w:rPr>
      </w:pPr>
      <w:r w:rsidRPr="00284812">
        <w:rPr>
          <w:b/>
          <w:i/>
          <w:u w:val="single"/>
        </w:rPr>
        <w:t xml:space="preserve">Proposal </w:t>
      </w:r>
      <w:r>
        <w:rPr>
          <w:b/>
          <w:i/>
          <w:u w:val="single"/>
        </w:rPr>
        <w:t>1</w:t>
      </w:r>
      <w:r w:rsidRPr="00284812">
        <w:rPr>
          <w:b/>
          <w:i/>
          <w:u w:val="single"/>
        </w:rPr>
        <w:t>:</w:t>
      </w:r>
      <w:r w:rsidRPr="00284812">
        <w:rPr>
          <w:i/>
        </w:rPr>
        <w:t xml:space="preserve"> </w:t>
      </w:r>
      <w:r>
        <w:rPr>
          <w:i/>
        </w:rPr>
        <w:t xml:space="preserve">UE autonomously determines the validity of GNSS position fix, based on UE’s mobility patterns (e.g., UE speed). </w:t>
      </w:r>
    </w:p>
    <w:p w14:paraId="10B611BB" w14:textId="77777777" w:rsidR="0093006C" w:rsidRDefault="0093006C" w:rsidP="0093006C">
      <w:pPr>
        <w:jc w:val="both"/>
        <w:rPr>
          <w:lang w:eastAsia="x-none"/>
        </w:rPr>
      </w:pPr>
      <w:r w:rsidRPr="00284812">
        <w:rPr>
          <w:b/>
          <w:i/>
          <w:u w:val="single"/>
        </w:rPr>
        <w:lastRenderedPageBreak/>
        <w:t xml:space="preserve">Proposal </w:t>
      </w:r>
      <w:r>
        <w:rPr>
          <w:b/>
          <w:i/>
          <w:u w:val="single"/>
        </w:rPr>
        <w:t>2</w:t>
      </w:r>
      <w:r w:rsidRPr="00284812">
        <w:rPr>
          <w:b/>
          <w:i/>
          <w:u w:val="single"/>
        </w:rPr>
        <w:t>:</w:t>
      </w:r>
      <w:r w:rsidRPr="00284812">
        <w:rPr>
          <w:i/>
        </w:rPr>
        <w:t xml:space="preserve"> </w:t>
      </w:r>
      <w:r>
        <w:rPr>
          <w:i/>
        </w:rPr>
        <w:t xml:space="preserve">UE does not report the validity of GNSS position fix to network. UE simply does not start uplink transmission if its duration is longer than the validity of UE’s GNSS position fix. </w:t>
      </w:r>
    </w:p>
    <w:p w14:paraId="7448617C" w14:textId="17D0D5C6" w:rsidR="0093006C" w:rsidRDefault="0093006C" w:rsidP="0093006C">
      <w:pPr>
        <w:jc w:val="both"/>
        <w:rPr>
          <w:i/>
        </w:rPr>
      </w:pPr>
    </w:p>
    <w:p w14:paraId="0EE75D92" w14:textId="6EB46206" w:rsidR="0093006C" w:rsidRDefault="0093006C" w:rsidP="0093006C">
      <w:pPr>
        <w:jc w:val="both"/>
        <w:rPr>
          <w:i/>
        </w:rPr>
      </w:pPr>
      <w:r w:rsidRPr="00AF7963">
        <w:rPr>
          <w:b/>
          <w:i/>
          <w:u w:val="single"/>
        </w:rPr>
        <w:t xml:space="preserve">Proposal </w:t>
      </w:r>
      <w:r>
        <w:rPr>
          <w:b/>
          <w:i/>
          <w:u w:val="single"/>
        </w:rPr>
        <w:t>3</w:t>
      </w:r>
      <w:r w:rsidRPr="001C381A">
        <w:rPr>
          <w:b/>
          <w:i/>
          <w:u w:val="single"/>
        </w:rPr>
        <w:t>:</w:t>
      </w:r>
      <w:r>
        <w:rPr>
          <w:i/>
        </w:rPr>
        <w:t xml:space="preserve"> Separate validity timers are configured for satellite ephemeris and common TA parameters. </w:t>
      </w:r>
    </w:p>
    <w:p w14:paraId="192173DF" w14:textId="77777777" w:rsidR="0093006C" w:rsidRDefault="0093006C" w:rsidP="0093006C">
      <w:pPr>
        <w:jc w:val="both"/>
        <w:rPr>
          <w:i/>
        </w:rPr>
      </w:pPr>
    </w:p>
    <w:p w14:paraId="69013753" w14:textId="77777777" w:rsidR="0093006C" w:rsidRDefault="0093006C" w:rsidP="0093006C">
      <w:pPr>
        <w:jc w:val="both"/>
        <w:rPr>
          <w:i/>
        </w:rPr>
      </w:pPr>
      <w:r w:rsidRPr="00AF7963">
        <w:rPr>
          <w:b/>
          <w:i/>
          <w:u w:val="single"/>
        </w:rPr>
        <w:t xml:space="preserve">Proposal </w:t>
      </w:r>
      <w:r>
        <w:rPr>
          <w:b/>
          <w:i/>
          <w:u w:val="single"/>
        </w:rPr>
        <w:t>4</w:t>
      </w:r>
      <w:r w:rsidRPr="001C381A">
        <w:rPr>
          <w:b/>
          <w:i/>
          <w:u w:val="single"/>
        </w:rPr>
        <w:t>:</w:t>
      </w:r>
      <w:r>
        <w:rPr>
          <w:i/>
        </w:rPr>
        <w:t xml:space="preserve"> Validity timer for uplink synchronization (i.e., satellite ephemeris or common TA parameters) (re)starts at the starting time of the downlink subframe when the corresponding uplink synchronization parameters are received. </w:t>
      </w:r>
    </w:p>
    <w:p w14:paraId="41A5CCFE" w14:textId="77777777" w:rsidR="0093006C" w:rsidRDefault="0093006C" w:rsidP="0093006C">
      <w:pPr>
        <w:jc w:val="both"/>
      </w:pPr>
    </w:p>
    <w:p w14:paraId="39A90E16" w14:textId="77777777" w:rsidR="0093006C" w:rsidRDefault="0093006C" w:rsidP="0093006C">
      <w:pPr>
        <w:jc w:val="both"/>
        <w:rPr>
          <w:rFonts w:eastAsia="SimSun"/>
          <w:color w:val="000000"/>
        </w:rPr>
      </w:pPr>
      <w:r w:rsidRPr="00284812">
        <w:rPr>
          <w:b/>
          <w:i/>
          <w:u w:val="single"/>
        </w:rPr>
        <w:t xml:space="preserve">Proposal </w:t>
      </w:r>
      <w:r>
        <w:rPr>
          <w:b/>
          <w:i/>
          <w:u w:val="single"/>
        </w:rPr>
        <w:t>5</w:t>
      </w:r>
      <w:r w:rsidRPr="00284812">
        <w:rPr>
          <w:b/>
          <w:i/>
          <w:u w:val="single"/>
        </w:rPr>
        <w:t>:</w:t>
      </w:r>
      <w:r w:rsidRPr="00284812">
        <w:rPr>
          <w:i/>
        </w:rPr>
        <w:t xml:space="preserve"> </w:t>
      </w:r>
      <w:r>
        <w:rPr>
          <w:i/>
        </w:rPr>
        <w:t>Consider increasing</w:t>
      </w:r>
      <w:r w:rsidRPr="000576E9">
        <w:rPr>
          <w:i/>
        </w:rPr>
        <w:t xml:space="preserve"> the channel raster </w:t>
      </w:r>
      <w:r>
        <w:rPr>
          <w:i/>
        </w:rPr>
        <w:t xml:space="preserve">step size in IoT NTN. </w:t>
      </w:r>
    </w:p>
    <w:p w14:paraId="7C2A9037" w14:textId="77777777" w:rsidR="009D7345" w:rsidRPr="00FD4C3F" w:rsidRDefault="009D7345" w:rsidP="00B42176">
      <w:pPr>
        <w:jc w:val="both"/>
        <w:rPr>
          <w:i/>
        </w:rPr>
      </w:pPr>
    </w:p>
    <w:p w14:paraId="2E75F001" w14:textId="77777777" w:rsidR="007E70BB" w:rsidRPr="00A6576F" w:rsidRDefault="005C63AE" w:rsidP="007E70BB">
      <w:pPr>
        <w:pStyle w:val="Heading1"/>
      </w:pPr>
      <w:r w:rsidRPr="00A6576F">
        <w:t>References</w:t>
      </w:r>
    </w:p>
    <w:p w14:paraId="11C6EDE4" w14:textId="2E981A15" w:rsidR="00260A59" w:rsidRDefault="00260A59" w:rsidP="00260A5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78382245"/>
      <w:bookmarkStart w:id="1" w:name="_Ref46861923"/>
      <w:bookmarkStart w:id="2" w:name="_Ref30519541"/>
      <w:bookmarkStart w:id="3" w:name="_Ref30499280"/>
      <w:r>
        <w:t>3GPP TR 36.763, Study on Narrow-band Intern</w:t>
      </w:r>
      <w:r w:rsidR="000B45FB">
        <w:t>e</w:t>
      </w:r>
      <w:r>
        <w:t>t of Thing (NB-IoT)/Enhanced Machine Type Communication (eMTC) support for Non-terrestrial Network (NTN), v17.0.0, Jun. 2021.</w:t>
      </w:r>
      <w:bookmarkEnd w:id="0"/>
      <w:r>
        <w:t xml:space="preserve"> </w:t>
      </w:r>
    </w:p>
    <w:p w14:paraId="17A0EE94" w14:textId="42654E04" w:rsidR="00260A59" w:rsidRDefault="00260A59" w:rsidP="00260A5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78287450"/>
      <w:r>
        <w:t>RP-211601, “WID on NB-IoT/eMTC support for NTN,” Jun. 2021.</w:t>
      </w:r>
      <w:bookmarkEnd w:id="4"/>
      <w:r>
        <w:t xml:space="preserve"> </w:t>
      </w:r>
    </w:p>
    <w:p w14:paraId="03131FD1" w14:textId="77777777" w:rsidR="005B3363" w:rsidRDefault="005B3363" w:rsidP="005B336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78022874"/>
      <w:r>
        <w:t>Chairman’s Notes, 3GPP TSG RAN1 WG1 #106-e Meeting, Aug. 2021.</w:t>
      </w:r>
      <w:bookmarkEnd w:id="5"/>
    </w:p>
    <w:p w14:paraId="610D9EE3" w14:textId="2F32352B" w:rsidR="005B3363" w:rsidRPr="00175F67" w:rsidRDefault="005B3363" w:rsidP="0093006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65578963"/>
      <w:r>
        <w:t>R1-2108640, “S</w:t>
      </w:r>
      <w:r w:rsidRPr="00D719CB">
        <w:t>ummary #</w:t>
      </w:r>
      <w:r>
        <w:t>7</w:t>
      </w:r>
      <w:r w:rsidRPr="00D719CB">
        <w:t xml:space="preserve"> of AI 8.15.</w:t>
      </w:r>
      <w:r>
        <w:t>1</w:t>
      </w:r>
      <w:r w:rsidRPr="00D719CB">
        <w:t xml:space="preserve"> </w:t>
      </w:r>
      <w:r>
        <w:t>Enhancements to time and frequency synchronization for IoT NTN”, Aug. 2021.</w:t>
      </w:r>
      <w:bookmarkEnd w:id="1"/>
      <w:bookmarkEnd w:id="2"/>
      <w:bookmarkEnd w:id="3"/>
      <w:bookmarkEnd w:id="6"/>
    </w:p>
    <w:sectPr w:rsidR="005B3363" w:rsidRPr="00175F67" w:rsidSect="00827761">
      <w:footerReference w:type="default" r:id="rId1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3FFF2" w14:textId="77777777" w:rsidR="00023053" w:rsidRDefault="00023053">
      <w:r>
        <w:separator/>
      </w:r>
    </w:p>
  </w:endnote>
  <w:endnote w:type="continuationSeparator" w:id="0">
    <w:p w14:paraId="24DCF922" w14:textId="77777777" w:rsidR="00023053" w:rsidRDefault="00023053">
      <w:r>
        <w:continuationSeparator/>
      </w:r>
    </w:p>
  </w:endnote>
  <w:endnote w:type="continuationNotice" w:id="1">
    <w:p w14:paraId="71CC0EAB" w14:textId="77777777" w:rsidR="00023053" w:rsidRDefault="000230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E2836" w14:textId="77777777" w:rsidR="00023053" w:rsidRDefault="00023053">
      <w:r>
        <w:separator/>
      </w:r>
    </w:p>
  </w:footnote>
  <w:footnote w:type="continuationSeparator" w:id="0">
    <w:p w14:paraId="1919DB0C" w14:textId="77777777" w:rsidR="00023053" w:rsidRDefault="00023053">
      <w:r>
        <w:continuationSeparator/>
      </w:r>
    </w:p>
  </w:footnote>
  <w:footnote w:type="continuationNotice" w:id="1">
    <w:p w14:paraId="4AF17F30" w14:textId="77777777" w:rsidR="00023053" w:rsidRDefault="000230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0366A8"/>
    <w:multiLevelType w:val="hybridMultilevel"/>
    <w:tmpl w:val="017A1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2"/>
  </w:num>
  <w:num w:numId="4">
    <w:abstractNumId w:val="13"/>
  </w:num>
  <w:num w:numId="5">
    <w:abstractNumId w:val="7"/>
  </w:num>
  <w:num w:numId="6">
    <w:abstractNumId w:val="16"/>
  </w:num>
  <w:num w:numId="7">
    <w:abstractNumId w:val="20"/>
  </w:num>
  <w:num w:numId="8">
    <w:abstractNumId w:val="8"/>
  </w:num>
  <w:num w:numId="9">
    <w:abstractNumId w:val="19"/>
  </w:num>
  <w:num w:numId="10">
    <w:abstractNumId w:val="0"/>
  </w:num>
  <w:num w:numId="11">
    <w:abstractNumId w:val="14"/>
  </w:num>
  <w:num w:numId="12">
    <w:abstractNumId w:val="2"/>
  </w:num>
  <w:num w:numId="13">
    <w:abstractNumId w:val="5"/>
  </w:num>
  <w:num w:numId="14">
    <w:abstractNumId w:val="11"/>
  </w:num>
  <w:num w:numId="15">
    <w:abstractNumId w:val="6"/>
  </w:num>
  <w:num w:numId="16">
    <w:abstractNumId w:val="1"/>
  </w:num>
  <w:num w:numId="17">
    <w:abstractNumId w:val="15"/>
  </w:num>
  <w:num w:numId="18">
    <w:abstractNumId w:val="9"/>
  </w:num>
  <w:num w:numId="19">
    <w:abstractNumId w:val="10"/>
  </w:num>
  <w:num w:numId="20">
    <w:abstractNumId w:val="17"/>
  </w:num>
  <w:num w:numId="21">
    <w:abstractNumId w:val="4"/>
  </w:num>
  <w:num w:numId="2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6E2"/>
    <w:rsid w:val="0001274F"/>
    <w:rsid w:val="00013762"/>
    <w:rsid w:val="00014220"/>
    <w:rsid w:val="00014878"/>
    <w:rsid w:val="00014D88"/>
    <w:rsid w:val="000155D3"/>
    <w:rsid w:val="00015D15"/>
    <w:rsid w:val="00015F4E"/>
    <w:rsid w:val="000160B2"/>
    <w:rsid w:val="000168AE"/>
    <w:rsid w:val="00016C9A"/>
    <w:rsid w:val="00017404"/>
    <w:rsid w:val="00017528"/>
    <w:rsid w:val="00017927"/>
    <w:rsid w:val="000202F4"/>
    <w:rsid w:val="000207A2"/>
    <w:rsid w:val="0002093E"/>
    <w:rsid w:val="00021321"/>
    <w:rsid w:val="00023053"/>
    <w:rsid w:val="00023408"/>
    <w:rsid w:val="000243BF"/>
    <w:rsid w:val="0002564D"/>
    <w:rsid w:val="00025AC4"/>
    <w:rsid w:val="00025BF3"/>
    <w:rsid w:val="00025E2F"/>
    <w:rsid w:val="00025ECA"/>
    <w:rsid w:val="000267A1"/>
    <w:rsid w:val="00027218"/>
    <w:rsid w:val="00027939"/>
    <w:rsid w:val="00027988"/>
    <w:rsid w:val="00027BD2"/>
    <w:rsid w:val="00027DC0"/>
    <w:rsid w:val="0003198A"/>
    <w:rsid w:val="00031A91"/>
    <w:rsid w:val="000325B8"/>
    <w:rsid w:val="000338CF"/>
    <w:rsid w:val="00033B4F"/>
    <w:rsid w:val="00033F51"/>
    <w:rsid w:val="0003438B"/>
    <w:rsid w:val="000345BA"/>
    <w:rsid w:val="0003476B"/>
    <w:rsid w:val="00034C15"/>
    <w:rsid w:val="00035670"/>
    <w:rsid w:val="00035672"/>
    <w:rsid w:val="00036BA1"/>
    <w:rsid w:val="0003770D"/>
    <w:rsid w:val="00037E0E"/>
    <w:rsid w:val="00037FBF"/>
    <w:rsid w:val="0004032D"/>
    <w:rsid w:val="0004137F"/>
    <w:rsid w:val="00041768"/>
    <w:rsid w:val="00042269"/>
    <w:rsid w:val="000422E2"/>
    <w:rsid w:val="00042593"/>
    <w:rsid w:val="00042F22"/>
    <w:rsid w:val="000444EF"/>
    <w:rsid w:val="00044788"/>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6E9"/>
    <w:rsid w:val="00057C12"/>
    <w:rsid w:val="0006008B"/>
    <w:rsid w:val="0006036B"/>
    <w:rsid w:val="0006081F"/>
    <w:rsid w:val="000608BD"/>
    <w:rsid w:val="00060AC4"/>
    <w:rsid w:val="00061414"/>
    <w:rsid w:val="00061485"/>
    <w:rsid w:val="0006157B"/>
    <w:rsid w:val="000616E7"/>
    <w:rsid w:val="000622A6"/>
    <w:rsid w:val="000626CA"/>
    <w:rsid w:val="00062F30"/>
    <w:rsid w:val="0006389C"/>
    <w:rsid w:val="0006390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EAA"/>
    <w:rsid w:val="000946AD"/>
    <w:rsid w:val="0009510F"/>
    <w:rsid w:val="000954FB"/>
    <w:rsid w:val="00095575"/>
    <w:rsid w:val="0009557D"/>
    <w:rsid w:val="0009595C"/>
    <w:rsid w:val="00096082"/>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25A"/>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2C7"/>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5FB"/>
    <w:rsid w:val="000B4738"/>
    <w:rsid w:val="000B4AB9"/>
    <w:rsid w:val="000B51F4"/>
    <w:rsid w:val="000B58C3"/>
    <w:rsid w:val="000B5B9C"/>
    <w:rsid w:val="000B610B"/>
    <w:rsid w:val="000B61E9"/>
    <w:rsid w:val="000B6B0E"/>
    <w:rsid w:val="000B6DD7"/>
    <w:rsid w:val="000B7445"/>
    <w:rsid w:val="000B77FA"/>
    <w:rsid w:val="000B7AF8"/>
    <w:rsid w:val="000B7C45"/>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6FD6"/>
    <w:rsid w:val="000E7568"/>
    <w:rsid w:val="000E7757"/>
    <w:rsid w:val="000E7FA9"/>
    <w:rsid w:val="000F06D6"/>
    <w:rsid w:val="000F0EB1"/>
    <w:rsid w:val="000F1106"/>
    <w:rsid w:val="000F186D"/>
    <w:rsid w:val="000F19FE"/>
    <w:rsid w:val="000F2053"/>
    <w:rsid w:val="000F2947"/>
    <w:rsid w:val="000F3BE9"/>
    <w:rsid w:val="000F3F6C"/>
    <w:rsid w:val="000F4E33"/>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B6C"/>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E5A"/>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F67"/>
    <w:rsid w:val="001770A8"/>
    <w:rsid w:val="0017719F"/>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15CF"/>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299"/>
    <w:rsid w:val="001A0F35"/>
    <w:rsid w:val="001A10BD"/>
    <w:rsid w:val="001A1549"/>
    <w:rsid w:val="001A1987"/>
    <w:rsid w:val="001A2564"/>
    <w:rsid w:val="001A2707"/>
    <w:rsid w:val="001A279E"/>
    <w:rsid w:val="001A3324"/>
    <w:rsid w:val="001A33C5"/>
    <w:rsid w:val="001A464A"/>
    <w:rsid w:val="001A48E8"/>
    <w:rsid w:val="001A52C2"/>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05F"/>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2DED"/>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0FCE"/>
    <w:rsid w:val="001D1648"/>
    <w:rsid w:val="001D1DCC"/>
    <w:rsid w:val="001D1F94"/>
    <w:rsid w:val="001D25F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6C57"/>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AF0"/>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635"/>
    <w:rsid w:val="002217DD"/>
    <w:rsid w:val="00221C6A"/>
    <w:rsid w:val="00222455"/>
    <w:rsid w:val="002224DB"/>
    <w:rsid w:val="00222DBC"/>
    <w:rsid w:val="00223FCB"/>
    <w:rsid w:val="00224D76"/>
    <w:rsid w:val="002252AD"/>
    <w:rsid w:val="002252C3"/>
    <w:rsid w:val="0022544B"/>
    <w:rsid w:val="002257C5"/>
    <w:rsid w:val="00225C54"/>
    <w:rsid w:val="00226A79"/>
    <w:rsid w:val="00227AF2"/>
    <w:rsid w:val="00227C83"/>
    <w:rsid w:val="00227E24"/>
    <w:rsid w:val="00227ECB"/>
    <w:rsid w:val="00230765"/>
    <w:rsid w:val="00231886"/>
    <w:rsid w:val="002319E4"/>
    <w:rsid w:val="00232195"/>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11"/>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A5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4B6"/>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6D0"/>
    <w:rsid w:val="002818AE"/>
    <w:rsid w:val="002827AD"/>
    <w:rsid w:val="0028280A"/>
    <w:rsid w:val="00282A55"/>
    <w:rsid w:val="00283426"/>
    <w:rsid w:val="00283894"/>
    <w:rsid w:val="00283F51"/>
    <w:rsid w:val="00283FA1"/>
    <w:rsid w:val="00284812"/>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7A"/>
    <w:rsid w:val="002A73BA"/>
    <w:rsid w:val="002A7452"/>
    <w:rsid w:val="002A794B"/>
    <w:rsid w:val="002A79BE"/>
    <w:rsid w:val="002A7D92"/>
    <w:rsid w:val="002B007F"/>
    <w:rsid w:val="002B0189"/>
    <w:rsid w:val="002B1373"/>
    <w:rsid w:val="002B1E4E"/>
    <w:rsid w:val="002B21AF"/>
    <w:rsid w:val="002B24D6"/>
    <w:rsid w:val="002B2628"/>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56E"/>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AE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5CD"/>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99"/>
    <w:rsid w:val="002F49ED"/>
    <w:rsid w:val="002F4BA5"/>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5AF"/>
    <w:rsid w:val="00314929"/>
    <w:rsid w:val="003149BC"/>
    <w:rsid w:val="00314B3F"/>
    <w:rsid w:val="00314C47"/>
    <w:rsid w:val="00315787"/>
    <w:rsid w:val="003158EF"/>
    <w:rsid w:val="00315936"/>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1CB"/>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D4A"/>
    <w:rsid w:val="00342E02"/>
    <w:rsid w:val="00343459"/>
    <w:rsid w:val="00343A07"/>
    <w:rsid w:val="00344079"/>
    <w:rsid w:val="0034458D"/>
    <w:rsid w:val="00344FB1"/>
    <w:rsid w:val="00345569"/>
    <w:rsid w:val="00345864"/>
    <w:rsid w:val="00345924"/>
    <w:rsid w:val="00346574"/>
    <w:rsid w:val="0034690A"/>
    <w:rsid w:val="00346AA0"/>
    <w:rsid w:val="00346DB5"/>
    <w:rsid w:val="003470D4"/>
    <w:rsid w:val="003473CE"/>
    <w:rsid w:val="003477B1"/>
    <w:rsid w:val="0034788B"/>
    <w:rsid w:val="00350345"/>
    <w:rsid w:val="0035159F"/>
    <w:rsid w:val="00351782"/>
    <w:rsid w:val="00351E43"/>
    <w:rsid w:val="00351FA7"/>
    <w:rsid w:val="00352481"/>
    <w:rsid w:val="00352D87"/>
    <w:rsid w:val="0035342D"/>
    <w:rsid w:val="00353A0A"/>
    <w:rsid w:val="00353FD1"/>
    <w:rsid w:val="003545E2"/>
    <w:rsid w:val="0035482C"/>
    <w:rsid w:val="0035499D"/>
    <w:rsid w:val="00355ACF"/>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4755"/>
    <w:rsid w:val="00395165"/>
    <w:rsid w:val="00396685"/>
    <w:rsid w:val="00396F3A"/>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7"/>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4AB"/>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67"/>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3F75FC"/>
    <w:rsid w:val="004000E8"/>
    <w:rsid w:val="0040123A"/>
    <w:rsid w:val="00401247"/>
    <w:rsid w:val="004018BA"/>
    <w:rsid w:val="00402735"/>
    <w:rsid w:val="00402784"/>
    <w:rsid w:val="0040288A"/>
    <w:rsid w:val="00402E2B"/>
    <w:rsid w:val="004030A7"/>
    <w:rsid w:val="00403926"/>
    <w:rsid w:val="00403DBB"/>
    <w:rsid w:val="004045F0"/>
    <w:rsid w:val="00404B4B"/>
    <w:rsid w:val="0040512B"/>
    <w:rsid w:val="0040558C"/>
    <w:rsid w:val="00405696"/>
    <w:rsid w:val="00405B45"/>
    <w:rsid w:val="00405CA5"/>
    <w:rsid w:val="00405E96"/>
    <w:rsid w:val="00406278"/>
    <w:rsid w:val="004063E9"/>
    <w:rsid w:val="004069EF"/>
    <w:rsid w:val="00406E22"/>
    <w:rsid w:val="00406F56"/>
    <w:rsid w:val="00407297"/>
    <w:rsid w:val="0040743C"/>
    <w:rsid w:val="00407452"/>
    <w:rsid w:val="00407460"/>
    <w:rsid w:val="00407463"/>
    <w:rsid w:val="00407950"/>
    <w:rsid w:val="00407B02"/>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8CE"/>
    <w:rsid w:val="00422979"/>
    <w:rsid w:val="00422C2F"/>
    <w:rsid w:val="00422E82"/>
    <w:rsid w:val="00422F98"/>
    <w:rsid w:val="00424028"/>
    <w:rsid w:val="004242F4"/>
    <w:rsid w:val="004247B2"/>
    <w:rsid w:val="0042484F"/>
    <w:rsid w:val="00424C2D"/>
    <w:rsid w:val="0042524E"/>
    <w:rsid w:val="0042546A"/>
    <w:rsid w:val="00425743"/>
    <w:rsid w:val="00425750"/>
    <w:rsid w:val="00426762"/>
    <w:rsid w:val="00426D1C"/>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87CEB"/>
    <w:rsid w:val="00487F3C"/>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E25"/>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33D"/>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D7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1DD"/>
    <w:rsid w:val="004D57E5"/>
    <w:rsid w:val="004D7B79"/>
    <w:rsid w:val="004D7EBD"/>
    <w:rsid w:val="004D7ED8"/>
    <w:rsid w:val="004E0434"/>
    <w:rsid w:val="004E08E1"/>
    <w:rsid w:val="004E0903"/>
    <w:rsid w:val="004E0ABB"/>
    <w:rsid w:val="004E162A"/>
    <w:rsid w:val="004E1675"/>
    <w:rsid w:val="004E24CC"/>
    <w:rsid w:val="004E25F2"/>
    <w:rsid w:val="004E2680"/>
    <w:rsid w:val="004E28F9"/>
    <w:rsid w:val="004E2F82"/>
    <w:rsid w:val="004E33B6"/>
    <w:rsid w:val="004E34E7"/>
    <w:rsid w:val="004E3AC0"/>
    <w:rsid w:val="004E462E"/>
    <w:rsid w:val="004E4678"/>
    <w:rsid w:val="004E4AC9"/>
    <w:rsid w:val="004E4F2C"/>
    <w:rsid w:val="004E56DC"/>
    <w:rsid w:val="004E5746"/>
    <w:rsid w:val="004E6C24"/>
    <w:rsid w:val="004E6D4B"/>
    <w:rsid w:val="004E734C"/>
    <w:rsid w:val="004E739E"/>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50E"/>
    <w:rsid w:val="0051381B"/>
    <w:rsid w:val="00513CBF"/>
    <w:rsid w:val="00514B37"/>
    <w:rsid w:val="00514CF8"/>
    <w:rsid w:val="005150B5"/>
    <w:rsid w:val="005153A7"/>
    <w:rsid w:val="0051595C"/>
    <w:rsid w:val="00515CC2"/>
    <w:rsid w:val="0051690D"/>
    <w:rsid w:val="00517725"/>
    <w:rsid w:val="005178BC"/>
    <w:rsid w:val="00520327"/>
    <w:rsid w:val="005207D9"/>
    <w:rsid w:val="005215D8"/>
    <w:rsid w:val="00521780"/>
    <w:rsid w:val="005219CF"/>
    <w:rsid w:val="00521BE2"/>
    <w:rsid w:val="00521CAF"/>
    <w:rsid w:val="00521DA4"/>
    <w:rsid w:val="00521EBB"/>
    <w:rsid w:val="00522248"/>
    <w:rsid w:val="005227F6"/>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CB"/>
    <w:rsid w:val="005418FC"/>
    <w:rsid w:val="00542206"/>
    <w:rsid w:val="0054238A"/>
    <w:rsid w:val="00542897"/>
    <w:rsid w:val="00542899"/>
    <w:rsid w:val="0054302C"/>
    <w:rsid w:val="005430B9"/>
    <w:rsid w:val="005432AB"/>
    <w:rsid w:val="0054355D"/>
    <w:rsid w:val="00543AF9"/>
    <w:rsid w:val="00544824"/>
    <w:rsid w:val="00545492"/>
    <w:rsid w:val="00545CBE"/>
    <w:rsid w:val="005465AF"/>
    <w:rsid w:val="00546689"/>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75F"/>
    <w:rsid w:val="00574915"/>
    <w:rsid w:val="0057509A"/>
    <w:rsid w:val="00575394"/>
    <w:rsid w:val="0057575D"/>
    <w:rsid w:val="00575B0F"/>
    <w:rsid w:val="00575DBA"/>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87EE8"/>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670"/>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2F07"/>
    <w:rsid w:val="005B3363"/>
    <w:rsid w:val="005B3481"/>
    <w:rsid w:val="005B35D7"/>
    <w:rsid w:val="005B392A"/>
    <w:rsid w:val="005B39F7"/>
    <w:rsid w:val="005B3AA3"/>
    <w:rsid w:val="005B45DE"/>
    <w:rsid w:val="005B4C1E"/>
    <w:rsid w:val="005B5115"/>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417"/>
    <w:rsid w:val="005D7561"/>
    <w:rsid w:val="005D76E4"/>
    <w:rsid w:val="005D775D"/>
    <w:rsid w:val="005D7E6A"/>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6B9F"/>
    <w:rsid w:val="005F70BD"/>
    <w:rsid w:val="005F7943"/>
    <w:rsid w:val="006007DD"/>
    <w:rsid w:val="0060080E"/>
    <w:rsid w:val="0060082B"/>
    <w:rsid w:val="00600BB2"/>
    <w:rsid w:val="00601161"/>
    <w:rsid w:val="0060121B"/>
    <w:rsid w:val="0060179E"/>
    <w:rsid w:val="0060283C"/>
    <w:rsid w:val="00604443"/>
    <w:rsid w:val="00604BA5"/>
    <w:rsid w:val="00604C48"/>
    <w:rsid w:val="00604F14"/>
    <w:rsid w:val="00605391"/>
    <w:rsid w:val="0060539F"/>
    <w:rsid w:val="00605677"/>
    <w:rsid w:val="00605732"/>
    <w:rsid w:val="00605F62"/>
    <w:rsid w:val="00606360"/>
    <w:rsid w:val="006063CC"/>
    <w:rsid w:val="00606643"/>
    <w:rsid w:val="00607BB5"/>
    <w:rsid w:val="00610361"/>
    <w:rsid w:val="00610417"/>
    <w:rsid w:val="00610612"/>
    <w:rsid w:val="00610A0E"/>
    <w:rsid w:val="00611343"/>
    <w:rsid w:val="00611A89"/>
    <w:rsid w:val="00611B83"/>
    <w:rsid w:val="0061206D"/>
    <w:rsid w:val="00612756"/>
    <w:rsid w:val="00612775"/>
    <w:rsid w:val="00612CBC"/>
    <w:rsid w:val="00613257"/>
    <w:rsid w:val="00613299"/>
    <w:rsid w:val="006137D4"/>
    <w:rsid w:val="00613A43"/>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56D"/>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11B"/>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D24"/>
    <w:rsid w:val="00670E9F"/>
    <w:rsid w:val="00671547"/>
    <w:rsid w:val="00671839"/>
    <w:rsid w:val="0067218F"/>
    <w:rsid w:val="006722F9"/>
    <w:rsid w:val="00672814"/>
    <w:rsid w:val="00672B38"/>
    <w:rsid w:val="00672CCE"/>
    <w:rsid w:val="00672F9A"/>
    <w:rsid w:val="006741D6"/>
    <w:rsid w:val="006741F2"/>
    <w:rsid w:val="00674CC3"/>
    <w:rsid w:val="00675C72"/>
    <w:rsid w:val="0067623F"/>
    <w:rsid w:val="00676901"/>
    <w:rsid w:val="0067719C"/>
    <w:rsid w:val="006771F9"/>
    <w:rsid w:val="0067767A"/>
    <w:rsid w:val="006776D7"/>
    <w:rsid w:val="006777B6"/>
    <w:rsid w:val="00680143"/>
    <w:rsid w:val="006801D5"/>
    <w:rsid w:val="0068021F"/>
    <w:rsid w:val="00680925"/>
    <w:rsid w:val="00680D2B"/>
    <w:rsid w:val="00681003"/>
    <w:rsid w:val="006817C9"/>
    <w:rsid w:val="00681A24"/>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20E"/>
    <w:rsid w:val="00693420"/>
    <w:rsid w:val="00693EE0"/>
    <w:rsid w:val="00694CE9"/>
    <w:rsid w:val="006956A6"/>
    <w:rsid w:val="0069589F"/>
    <w:rsid w:val="00695BA8"/>
    <w:rsid w:val="00695FC2"/>
    <w:rsid w:val="0069601D"/>
    <w:rsid w:val="00696949"/>
    <w:rsid w:val="00697052"/>
    <w:rsid w:val="006970FF"/>
    <w:rsid w:val="00697951"/>
    <w:rsid w:val="00697BAE"/>
    <w:rsid w:val="006A0A9A"/>
    <w:rsid w:val="006A1AF7"/>
    <w:rsid w:val="006A1E84"/>
    <w:rsid w:val="006A2039"/>
    <w:rsid w:val="006A27A1"/>
    <w:rsid w:val="006A282A"/>
    <w:rsid w:val="006A3A20"/>
    <w:rsid w:val="006A3B17"/>
    <w:rsid w:val="006A4602"/>
    <w:rsid w:val="006A46FB"/>
    <w:rsid w:val="006A53AA"/>
    <w:rsid w:val="006A5694"/>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2B8E"/>
    <w:rsid w:val="006B31F0"/>
    <w:rsid w:val="006B353D"/>
    <w:rsid w:val="006B3E88"/>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E8C"/>
    <w:rsid w:val="006D338F"/>
    <w:rsid w:val="006D3AC2"/>
    <w:rsid w:val="006D3AC9"/>
    <w:rsid w:val="006D4105"/>
    <w:rsid w:val="006D46E9"/>
    <w:rsid w:val="006D525B"/>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670"/>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42F"/>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8F4"/>
    <w:rsid w:val="00754966"/>
    <w:rsid w:val="00754C5E"/>
    <w:rsid w:val="007552B3"/>
    <w:rsid w:val="00755349"/>
    <w:rsid w:val="007556C9"/>
    <w:rsid w:val="00755882"/>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22A3"/>
    <w:rsid w:val="007630EA"/>
    <w:rsid w:val="00763A6D"/>
    <w:rsid w:val="00764EBC"/>
    <w:rsid w:val="00764FBD"/>
    <w:rsid w:val="00765281"/>
    <w:rsid w:val="00765381"/>
    <w:rsid w:val="0076549C"/>
    <w:rsid w:val="007658A5"/>
    <w:rsid w:val="00765AEE"/>
    <w:rsid w:val="00765B0D"/>
    <w:rsid w:val="00765BBF"/>
    <w:rsid w:val="007662AD"/>
    <w:rsid w:val="00766BAD"/>
    <w:rsid w:val="00766E35"/>
    <w:rsid w:val="00767014"/>
    <w:rsid w:val="00767266"/>
    <w:rsid w:val="0077013A"/>
    <w:rsid w:val="00770154"/>
    <w:rsid w:val="00771219"/>
    <w:rsid w:val="00772534"/>
    <w:rsid w:val="00772584"/>
    <w:rsid w:val="00772969"/>
    <w:rsid w:val="007730BD"/>
    <w:rsid w:val="00773531"/>
    <w:rsid w:val="00773807"/>
    <w:rsid w:val="0077380E"/>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415F"/>
    <w:rsid w:val="00785490"/>
    <w:rsid w:val="007868B9"/>
    <w:rsid w:val="007869D5"/>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BE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873"/>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4F9"/>
    <w:rsid w:val="007C60BF"/>
    <w:rsid w:val="007C6A07"/>
    <w:rsid w:val="007C6F14"/>
    <w:rsid w:val="007C71F3"/>
    <w:rsid w:val="007C7350"/>
    <w:rsid w:val="007C75A1"/>
    <w:rsid w:val="007C77A5"/>
    <w:rsid w:val="007D0457"/>
    <w:rsid w:val="007D04E5"/>
    <w:rsid w:val="007D0EAF"/>
    <w:rsid w:val="007D1027"/>
    <w:rsid w:val="007D137B"/>
    <w:rsid w:val="007D1FCB"/>
    <w:rsid w:val="007D1FFB"/>
    <w:rsid w:val="007D25BD"/>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231"/>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2E6"/>
    <w:rsid w:val="0080573A"/>
    <w:rsid w:val="0080605F"/>
    <w:rsid w:val="008060AD"/>
    <w:rsid w:val="00807786"/>
    <w:rsid w:val="00807A8F"/>
    <w:rsid w:val="00810677"/>
    <w:rsid w:val="00810C88"/>
    <w:rsid w:val="00811FCB"/>
    <w:rsid w:val="00812E15"/>
    <w:rsid w:val="00812FA4"/>
    <w:rsid w:val="008130E1"/>
    <w:rsid w:val="008130F9"/>
    <w:rsid w:val="008132E5"/>
    <w:rsid w:val="00813436"/>
    <w:rsid w:val="00815273"/>
    <w:rsid w:val="00815659"/>
    <w:rsid w:val="008158D6"/>
    <w:rsid w:val="00815CE8"/>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228"/>
    <w:rsid w:val="0082755A"/>
    <w:rsid w:val="00827761"/>
    <w:rsid w:val="00827B4A"/>
    <w:rsid w:val="00827B85"/>
    <w:rsid w:val="00827D6F"/>
    <w:rsid w:val="00831DFA"/>
    <w:rsid w:val="00832376"/>
    <w:rsid w:val="00832794"/>
    <w:rsid w:val="00832848"/>
    <w:rsid w:val="008329B1"/>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467"/>
    <w:rsid w:val="00854A60"/>
    <w:rsid w:val="00855B06"/>
    <w:rsid w:val="0085626F"/>
    <w:rsid w:val="00856911"/>
    <w:rsid w:val="00856917"/>
    <w:rsid w:val="00856B1D"/>
    <w:rsid w:val="00856BA4"/>
    <w:rsid w:val="00857712"/>
    <w:rsid w:val="00857C3A"/>
    <w:rsid w:val="00857E8D"/>
    <w:rsid w:val="00857F60"/>
    <w:rsid w:val="008600CF"/>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DBA"/>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2EBC"/>
    <w:rsid w:val="008C38C7"/>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98"/>
    <w:rsid w:val="008D06CC"/>
    <w:rsid w:val="008D0A60"/>
    <w:rsid w:val="008D0C67"/>
    <w:rsid w:val="008D17F8"/>
    <w:rsid w:val="008D254E"/>
    <w:rsid w:val="008D2874"/>
    <w:rsid w:val="008D2EF8"/>
    <w:rsid w:val="008D337A"/>
    <w:rsid w:val="008D3477"/>
    <w:rsid w:val="008D34F1"/>
    <w:rsid w:val="008D395B"/>
    <w:rsid w:val="008D39D8"/>
    <w:rsid w:val="008D4216"/>
    <w:rsid w:val="008D4335"/>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35"/>
    <w:rsid w:val="008E5FD1"/>
    <w:rsid w:val="008E6605"/>
    <w:rsid w:val="008E7303"/>
    <w:rsid w:val="008E7823"/>
    <w:rsid w:val="008F05B6"/>
    <w:rsid w:val="008F10E9"/>
    <w:rsid w:val="008F1A19"/>
    <w:rsid w:val="008F1C35"/>
    <w:rsid w:val="008F1CF9"/>
    <w:rsid w:val="008F1D4D"/>
    <w:rsid w:val="008F1EAB"/>
    <w:rsid w:val="008F203D"/>
    <w:rsid w:val="008F32C3"/>
    <w:rsid w:val="008F33DC"/>
    <w:rsid w:val="008F3989"/>
    <w:rsid w:val="008F3DA0"/>
    <w:rsid w:val="008F477F"/>
    <w:rsid w:val="008F6269"/>
    <w:rsid w:val="008F681B"/>
    <w:rsid w:val="008F6FD2"/>
    <w:rsid w:val="009001A6"/>
    <w:rsid w:val="00900801"/>
    <w:rsid w:val="0090090C"/>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0A0"/>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06C"/>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321"/>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4D22"/>
    <w:rsid w:val="00945497"/>
    <w:rsid w:val="009455FC"/>
    <w:rsid w:val="00945C05"/>
    <w:rsid w:val="00945C1F"/>
    <w:rsid w:val="009460AC"/>
    <w:rsid w:val="00946676"/>
    <w:rsid w:val="00946945"/>
    <w:rsid w:val="009469F8"/>
    <w:rsid w:val="009474F2"/>
    <w:rsid w:val="009476DE"/>
    <w:rsid w:val="00947713"/>
    <w:rsid w:val="0095028B"/>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7AD"/>
    <w:rsid w:val="009759C5"/>
    <w:rsid w:val="00975C63"/>
    <w:rsid w:val="00975F00"/>
    <w:rsid w:val="0097602E"/>
    <w:rsid w:val="0097603D"/>
    <w:rsid w:val="009764B4"/>
    <w:rsid w:val="00976949"/>
    <w:rsid w:val="00976A48"/>
    <w:rsid w:val="00976C4B"/>
    <w:rsid w:val="00976F19"/>
    <w:rsid w:val="00977763"/>
    <w:rsid w:val="00977EA1"/>
    <w:rsid w:val="00977EC5"/>
    <w:rsid w:val="00980431"/>
    <w:rsid w:val="00980477"/>
    <w:rsid w:val="0098075D"/>
    <w:rsid w:val="00980FBA"/>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49A"/>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E4E"/>
    <w:rsid w:val="009B1F30"/>
    <w:rsid w:val="009B2F4F"/>
    <w:rsid w:val="009B3757"/>
    <w:rsid w:val="009B3AC2"/>
    <w:rsid w:val="009B43DF"/>
    <w:rsid w:val="009B4DF4"/>
    <w:rsid w:val="009B511E"/>
    <w:rsid w:val="009B5283"/>
    <w:rsid w:val="009B535B"/>
    <w:rsid w:val="009B564E"/>
    <w:rsid w:val="009B5796"/>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1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345"/>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3218"/>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475"/>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4C"/>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891"/>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14F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48A"/>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3EA0"/>
    <w:rsid w:val="00A85075"/>
    <w:rsid w:val="00A855A3"/>
    <w:rsid w:val="00A85AAC"/>
    <w:rsid w:val="00A862D4"/>
    <w:rsid w:val="00A87256"/>
    <w:rsid w:val="00A8781E"/>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2E"/>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02E"/>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D7F61"/>
    <w:rsid w:val="00AE0470"/>
    <w:rsid w:val="00AE07E6"/>
    <w:rsid w:val="00AE098D"/>
    <w:rsid w:val="00AE0B14"/>
    <w:rsid w:val="00AE0C21"/>
    <w:rsid w:val="00AE23EE"/>
    <w:rsid w:val="00AE2540"/>
    <w:rsid w:val="00AE27AC"/>
    <w:rsid w:val="00AE33F2"/>
    <w:rsid w:val="00AE38D7"/>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227"/>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0658"/>
    <w:rsid w:val="00B125F7"/>
    <w:rsid w:val="00B1320C"/>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176"/>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18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2D0E"/>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1BA"/>
    <w:rsid w:val="00B923B3"/>
    <w:rsid w:val="00B92526"/>
    <w:rsid w:val="00B9279F"/>
    <w:rsid w:val="00B929B7"/>
    <w:rsid w:val="00B92C63"/>
    <w:rsid w:val="00B92DAF"/>
    <w:rsid w:val="00B92EDB"/>
    <w:rsid w:val="00B92F19"/>
    <w:rsid w:val="00B93427"/>
    <w:rsid w:val="00B93B55"/>
    <w:rsid w:val="00B93B59"/>
    <w:rsid w:val="00B9406A"/>
    <w:rsid w:val="00B94BD8"/>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18"/>
    <w:rsid w:val="00BC0D49"/>
    <w:rsid w:val="00BC0FDC"/>
    <w:rsid w:val="00BC1082"/>
    <w:rsid w:val="00BC16D9"/>
    <w:rsid w:val="00BC1D4A"/>
    <w:rsid w:val="00BC1F30"/>
    <w:rsid w:val="00BC24C0"/>
    <w:rsid w:val="00BC25AA"/>
    <w:rsid w:val="00BC2677"/>
    <w:rsid w:val="00BC3005"/>
    <w:rsid w:val="00BC3053"/>
    <w:rsid w:val="00BC3B0D"/>
    <w:rsid w:val="00BC3FAD"/>
    <w:rsid w:val="00BC40B6"/>
    <w:rsid w:val="00BC43BC"/>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61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61"/>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5EF"/>
    <w:rsid w:val="00C00704"/>
    <w:rsid w:val="00C00962"/>
    <w:rsid w:val="00C009AC"/>
    <w:rsid w:val="00C00AE8"/>
    <w:rsid w:val="00C00B53"/>
    <w:rsid w:val="00C01018"/>
    <w:rsid w:val="00C015F1"/>
    <w:rsid w:val="00C01F33"/>
    <w:rsid w:val="00C02236"/>
    <w:rsid w:val="00C0227B"/>
    <w:rsid w:val="00C02CC6"/>
    <w:rsid w:val="00C02EF8"/>
    <w:rsid w:val="00C032FC"/>
    <w:rsid w:val="00C040F7"/>
    <w:rsid w:val="00C041B0"/>
    <w:rsid w:val="00C04475"/>
    <w:rsid w:val="00C044AB"/>
    <w:rsid w:val="00C05071"/>
    <w:rsid w:val="00C05706"/>
    <w:rsid w:val="00C05E8E"/>
    <w:rsid w:val="00C06082"/>
    <w:rsid w:val="00C06605"/>
    <w:rsid w:val="00C06AD5"/>
    <w:rsid w:val="00C07377"/>
    <w:rsid w:val="00C07ACA"/>
    <w:rsid w:val="00C10283"/>
    <w:rsid w:val="00C10478"/>
    <w:rsid w:val="00C10590"/>
    <w:rsid w:val="00C119F4"/>
    <w:rsid w:val="00C12107"/>
    <w:rsid w:val="00C12978"/>
    <w:rsid w:val="00C12DBE"/>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545"/>
    <w:rsid w:val="00C35447"/>
    <w:rsid w:val="00C35564"/>
    <w:rsid w:val="00C35AA0"/>
    <w:rsid w:val="00C35CCF"/>
    <w:rsid w:val="00C3709A"/>
    <w:rsid w:val="00C3719D"/>
    <w:rsid w:val="00C3756F"/>
    <w:rsid w:val="00C377C8"/>
    <w:rsid w:val="00C37E19"/>
    <w:rsid w:val="00C40315"/>
    <w:rsid w:val="00C4076A"/>
    <w:rsid w:val="00C410AA"/>
    <w:rsid w:val="00C41251"/>
    <w:rsid w:val="00C42720"/>
    <w:rsid w:val="00C42976"/>
    <w:rsid w:val="00C42B11"/>
    <w:rsid w:val="00C42C69"/>
    <w:rsid w:val="00C42C71"/>
    <w:rsid w:val="00C42D49"/>
    <w:rsid w:val="00C42D85"/>
    <w:rsid w:val="00C42DF8"/>
    <w:rsid w:val="00C4324D"/>
    <w:rsid w:val="00C433AE"/>
    <w:rsid w:val="00C43A9B"/>
    <w:rsid w:val="00C44547"/>
    <w:rsid w:val="00C4540B"/>
    <w:rsid w:val="00C45835"/>
    <w:rsid w:val="00C45F6E"/>
    <w:rsid w:val="00C46240"/>
    <w:rsid w:val="00C4651C"/>
    <w:rsid w:val="00C471BE"/>
    <w:rsid w:val="00C47927"/>
    <w:rsid w:val="00C4799A"/>
    <w:rsid w:val="00C47E8C"/>
    <w:rsid w:val="00C504D0"/>
    <w:rsid w:val="00C509AE"/>
    <w:rsid w:val="00C51103"/>
    <w:rsid w:val="00C51BF6"/>
    <w:rsid w:val="00C52367"/>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752"/>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376E"/>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4F90"/>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150"/>
    <w:rsid w:val="00CE0424"/>
    <w:rsid w:val="00CE182B"/>
    <w:rsid w:val="00CE225F"/>
    <w:rsid w:val="00CE24E1"/>
    <w:rsid w:val="00CE2651"/>
    <w:rsid w:val="00CE2852"/>
    <w:rsid w:val="00CE2883"/>
    <w:rsid w:val="00CE2A8A"/>
    <w:rsid w:val="00CE47EF"/>
    <w:rsid w:val="00CE5519"/>
    <w:rsid w:val="00CE56D0"/>
    <w:rsid w:val="00CE5A51"/>
    <w:rsid w:val="00CE74E6"/>
    <w:rsid w:val="00CE7561"/>
    <w:rsid w:val="00CE7D63"/>
    <w:rsid w:val="00CF1354"/>
    <w:rsid w:val="00CF1397"/>
    <w:rsid w:val="00CF2235"/>
    <w:rsid w:val="00CF27E3"/>
    <w:rsid w:val="00CF28DE"/>
    <w:rsid w:val="00CF3A15"/>
    <w:rsid w:val="00CF3A80"/>
    <w:rsid w:val="00CF3B1F"/>
    <w:rsid w:val="00CF3BF6"/>
    <w:rsid w:val="00CF4031"/>
    <w:rsid w:val="00CF42C4"/>
    <w:rsid w:val="00CF49D6"/>
    <w:rsid w:val="00CF5014"/>
    <w:rsid w:val="00CF51DD"/>
    <w:rsid w:val="00CF5734"/>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05D5"/>
    <w:rsid w:val="00D21672"/>
    <w:rsid w:val="00D2277F"/>
    <w:rsid w:val="00D22AC8"/>
    <w:rsid w:val="00D239A7"/>
    <w:rsid w:val="00D23BE5"/>
    <w:rsid w:val="00D23F47"/>
    <w:rsid w:val="00D242E0"/>
    <w:rsid w:val="00D24951"/>
    <w:rsid w:val="00D251A0"/>
    <w:rsid w:val="00D25491"/>
    <w:rsid w:val="00D25557"/>
    <w:rsid w:val="00D2556A"/>
    <w:rsid w:val="00D26B67"/>
    <w:rsid w:val="00D26BF0"/>
    <w:rsid w:val="00D26C20"/>
    <w:rsid w:val="00D274BA"/>
    <w:rsid w:val="00D27F67"/>
    <w:rsid w:val="00D3005B"/>
    <w:rsid w:val="00D30160"/>
    <w:rsid w:val="00D31B35"/>
    <w:rsid w:val="00D32518"/>
    <w:rsid w:val="00D346B3"/>
    <w:rsid w:val="00D34C1E"/>
    <w:rsid w:val="00D34C5A"/>
    <w:rsid w:val="00D34C64"/>
    <w:rsid w:val="00D351A4"/>
    <w:rsid w:val="00D36455"/>
    <w:rsid w:val="00D3668A"/>
    <w:rsid w:val="00D36809"/>
    <w:rsid w:val="00D36932"/>
    <w:rsid w:val="00D36E71"/>
    <w:rsid w:val="00D370A5"/>
    <w:rsid w:val="00D37CB5"/>
    <w:rsid w:val="00D37D3A"/>
    <w:rsid w:val="00D37D87"/>
    <w:rsid w:val="00D37F48"/>
    <w:rsid w:val="00D4002E"/>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68B"/>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6FE"/>
    <w:rsid w:val="00D74AEC"/>
    <w:rsid w:val="00D75936"/>
    <w:rsid w:val="00D7751A"/>
    <w:rsid w:val="00D77B1D"/>
    <w:rsid w:val="00D77E60"/>
    <w:rsid w:val="00D8021F"/>
    <w:rsid w:val="00D80383"/>
    <w:rsid w:val="00D80ADB"/>
    <w:rsid w:val="00D80B3E"/>
    <w:rsid w:val="00D81DFE"/>
    <w:rsid w:val="00D81F78"/>
    <w:rsid w:val="00D823C6"/>
    <w:rsid w:val="00D82883"/>
    <w:rsid w:val="00D82E25"/>
    <w:rsid w:val="00D83750"/>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1FC3"/>
    <w:rsid w:val="00D92801"/>
    <w:rsid w:val="00D92982"/>
    <w:rsid w:val="00D92D22"/>
    <w:rsid w:val="00D92D71"/>
    <w:rsid w:val="00D93024"/>
    <w:rsid w:val="00D933E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43F"/>
    <w:rsid w:val="00DD4536"/>
    <w:rsid w:val="00DD4D6A"/>
    <w:rsid w:val="00DD4DF4"/>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0BD"/>
    <w:rsid w:val="00DE52EE"/>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BE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068"/>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04"/>
    <w:rsid w:val="00E42775"/>
    <w:rsid w:val="00E42D49"/>
    <w:rsid w:val="00E4311E"/>
    <w:rsid w:val="00E4383C"/>
    <w:rsid w:val="00E43D05"/>
    <w:rsid w:val="00E44033"/>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01A"/>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1DB3"/>
    <w:rsid w:val="00E72EFC"/>
    <w:rsid w:val="00E73DC7"/>
    <w:rsid w:val="00E74187"/>
    <w:rsid w:val="00E74859"/>
    <w:rsid w:val="00E75749"/>
    <w:rsid w:val="00E758EC"/>
    <w:rsid w:val="00E75FF8"/>
    <w:rsid w:val="00E76551"/>
    <w:rsid w:val="00E7665F"/>
    <w:rsid w:val="00E76ACC"/>
    <w:rsid w:val="00E77071"/>
    <w:rsid w:val="00E777F9"/>
    <w:rsid w:val="00E77A36"/>
    <w:rsid w:val="00E77A91"/>
    <w:rsid w:val="00E77D23"/>
    <w:rsid w:val="00E77E3A"/>
    <w:rsid w:val="00E77E85"/>
    <w:rsid w:val="00E77EFF"/>
    <w:rsid w:val="00E77FAB"/>
    <w:rsid w:val="00E800C3"/>
    <w:rsid w:val="00E8034B"/>
    <w:rsid w:val="00E80E24"/>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6CF0"/>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C2A"/>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4FE9"/>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5A03"/>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0D2"/>
    <w:rsid w:val="00EF783B"/>
    <w:rsid w:val="00EF78F3"/>
    <w:rsid w:val="00EF79AC"/>
    <w:rsid w:val="00EF7F5C"/>
    <w:rsid w:val="00F000C5"/>
    <w:rsid w:val="00F00ADD"/>
    <w:rsid w:val="00F01F1B"/>
    <w:rsid w:val="00F03002"/>
    <w:rsid w:val="00F036EF"/>
    <w:rsid w:val="00F03CAA"/>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0CDE"/>
    <w:rsid w:val="00F218FA"/>
    <w:rsid w:val="00F21B4A"/>
    <w:rsid w:val="00F228C9"/>
    <w:rsid w:val="00F2376F"/>
    <w:rsid w:val="00F240C7"/>
    <w:rsid w:val="00F240CC"/>
    <w:rsid w:val="00F243D8"/>
    <w:rsid w:val="00F24CC7"/>
    <w:rsid w:val="00F24DE0"/>
    <w:rsid w:val="00F24F01"/>
    <w:rsid w:val="00F25BBA"/>
    <w:rsid w:val="00F2608D"/>
    <w:rsid w:val="00F2688F"/>
    <w:rsid w:val="00F26D51"/>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079"/>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5A11"/>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306"/>
    <w:rsid w:val="00F54FBA"/>
    <w:rsid w:val="00F55955"/>
    <w:rsid w:val="00F55E9A"/>
    <w:rsid w:val="00F55F64"/>
    <w:rsid w:val="00F568F3"/>
    <w:rsid w:val="00F56DBD"/>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3F94"/>
    <w:rsid w:val="00F64C2B"/>
    <w:rsid w:val="00F650BF"/>
    <w:rsid w:val="00F651BE"/>
    <w:rsid w:val="00F65A96"/>
    <w:rsid w:val="00F672CB"/>
    <w:rsid w:val="00F676FE"/>
    <w:rsid w:val="00F678AD"/>
    <w:rsid w:val="00F67B02"/>
    <w:rsid w:val="00F67DCB"/>
    <w:rsid w:val="00F67F53"/>
    <w:rsid w:val="00F7032F"/>
    <w:rsid w:val="00F703BE"/>
    <w:rsid w:val="00F7074E"/>
    <w:rsid w:val="00F71A48"/>
    <w:rsid w:val="00F71F69"/>
    <w:rsid w:val="00F72108"/>
    <w:rsid w:val="00F7284F"/>
    <w:rsid w:val="00F72B72"/>
    <w:rsid w:val="00F73573"/>
    <w:rsid w:val="00F73D0A"/>
    <w:rsid w:val="00F74244"/>
    <w:rsid w:val="00F74BB9"/>
    <w:rsid w:val="00F74DBD"/>
    <w:rsid w:val="00F753FE"/>
    <w:rsid w:val="00F75582"/>
    <w:rsid w:val="00F75A72"/>
    <w:rsid w:val="00F75A7F"/>
    <w:rsid w:val="00F76D0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4D45"/>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3DD"/>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4C3F"/>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1574"/>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45A11"/>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858</TotalTime>
  <Pages>6</Pages>
  <Words>2349</Words>
  <Characters>11465</Characters>
  <Application>Microsoft Office Word</Application>
  <DocSecurity>0</DocSecurity>
  <Lines>212</Lines>
  <Paragraphs>60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20</cp:revision>
  <cp:lastPrinted>2020-01-28T01:17:00Z</cp:lastPrinted>
  <dcterms:created xsi:type="dcterms:W3CDTF">2019-09-23T20:25:00Z</dcterms:created>
  <dcterms:modified xsi:type="dcterms:W3CDTF">2021-10-01T01:54:00Z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